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12F45" w:rsidR="00966D3F" w:rsidP="00966D3F" w:rsidRDefault="00966D3F" w14:paraId="4B05A34D" w14:textId="77777777">
      <w:pPr>
        <w:pStyle w:val="Zaglavlje"/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Pr="0010012F" w:rsidR="00966D3F" w:rsidP="00966D3F" w:rsidRDefault="00966D3F" w14:paraId="3256AFF1" w14:textId="77777777">
      <w:pPr>
        <w:pStyle w:val="Zaglavlje"/>
        <w:jc w:val="both"/>
        <w:rPr>
          <w:rFonts w:ascii="Arial" w:hAnsi="Arial" w:cs="Arial"/>
          <w:szCs w:val="24"/>
        </w:rPr>
      </w:pPr>
      <w:r w:rsidRPr="0010012F">
        <w:rPr>
          <w:rFonts w:ascii="Arial" w:hAnsi="Arial" w:cs="Arial"/>
          <w:szCs w:val="24"/>
        </w:rPr>
        <w:t>REPUBLIKA HRVATSKA</w:t>
      </w:r>
    </w:p>
    <w:p w:rsidRPr="0010012F" w:rsidR="00966D3F" w:rsidP="00966D3F" w:rsidRDefault="00966D3F" w14:paraId="42A88AC4" w14:textId="77777777">
      <w:pPr>
        <w:pStyle w:val="Zaglavlje"/>
        <w:jc w:val="both"/>
        <w:rPr>
          <w:rFonts w:ascii="Arial" w:hAnsi="Arial" w:cs="Arial"/>
          <w:szCs w:val="24"/>
        </w:rPr>
      </w:pPr>
      <w:r w:rsidRPr="0010012F">
        <w:rPr>
          <w:rFonts w:ascii="Arial" w:hAnsi="Arial" w:cs="Arial"/>
          <w:szCs w:val="24"/>
        </w:rPr>
        <w:t>Trgovački sud u Zagrebu</w:t>
      </w:r>
    </w:p>
    <w:p w:rsidRPr="0010012F" w:rsidR="0010012F" w:rsidP="0010012F" w:rsidRDefault="0010012F" w14:paraId="30ACF86B" w14:textId="77777777">
      <w:pPr>
        <w:rPr>
          <w:rFonts w:ascii="Arial" w:hAnsi="Arial" w:cs="Arial"/>
          <w:szCs w:val="24"/>
        </w:rPr>
      </w:pPr>
      <w:r w:rsidRPr="0010012F">
        <w:rPr>
          <w:rFonts w:ascii="Arial" w:hAnsi="Arial" w:cs="Arial"/>
          <w:szCs w:val="24"/>
        </w:rPr>
        <w:t>Zagreb, Trg Johna Fitzgeralda Kennedyja 11</w:t>
      </w:r>
    </w:p>
    <w:p w:rsidRPr="00312F45" w:rsidR="00966D3F" w:rsidP="00966D3F" w:rsidRDefault="00966D3F" w14:paraId="56E04F5A" w14:textId="03CA4DA1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  <w:t xml:space="preserve">                        </w:t>
      </w:r>
      <w:r w:rsidR="000B40E7">
        <w:rPr>
          <w:rFonts w:ascii="Arial" w:hAnsi="Arial" w:cs="Arial"/>
          <w:szCs w:val="24"/>
        </w:rPr>
        <w:t xml:space="preserve">                      </w:t>
      </w:r>
      <w:r w:rsidR="0010012F">
        <w:rPr>
          <w:rFonts w:ascii="Arial" w:hAnsi="Arial" w:cs="Arial"/>
          <w:szCs w:val="24"/>
        </w:rPr>
        <w:t xml:space="preserve">                                             </w:t>
      </w:r>
      <w:r w:rsidR="0046319A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48. St-</w:t>
      </w:r>
      <w:r w:rsidR="0010012F">
        <w:rPr>
          <w:rFonts w:ascii="Arial" w:hAnsi="Arial" w:cs="Arial"/>
          <w:szCs w:val="24"/>
        </w:rPr>
        <w:t>3077/22</w:t>
      </w:r>
    </w:p>
    <w:p w:rsidRPr="00312F45" w:rsidR="00966D3F" w:rsidP="00966D3F" w:rsidRDefault="00966D3F" w14:paraId="76511AD7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           </w:t>
      </w:r>
      <w:r w:rsidRPr="00312F45">
        <w:rPr>
          <w:rFonts w:ascii="Arial" w:hAnsi="Arial" w:cs="Arial"/>
          <w:szCs w:val="24"/>
        </w:rPr>
        <w:tab/>
        <w:t xml:space="preserve">                                                                                                            </w:t>
      </w:r>
    </w:p>
    <w:p w:rsidRPr="00312F45" w:rsidR="00966D3F" w:rsidP="00966D3F" w:rsidRDefault="00966D3F" w14:paraId="207FA092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                                                                                        </w:t>
      </w:r>
    </w:p>
    <w:p w:rsidRPr="00312F45" w:rsidR="00966D3F" w:rsidP="00553333" w:rsidRDefault="00966D3F" w14:paraId="5B3FBB42" w14:textId="77777777">
      <w:pPr>
        <w:pStyle w:val="Zaglavlje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Z A P I S N I K</w:t>
      </w:r>
    </w:p>
    <w:p w:rsidRPr="00312F45" w:rsidR="00966D3F" w:rsidP="004B02D0" w:rsidRDefault="00553333" w14:paraId="36FFB1FD" w14:textId="7D5C5837">
      <w:pPr>
        <w:pStyle w:val="Zaglavlje"/>
        <w:tabs>
          <w:tab w:val="clear" w:pos="4536"/>
          <w:tab w:val="center" w:pos="567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 xml:space="preserve">s ročišta radi ispitivanja tražbina vjerovnika u predstečajnom postupku otvorenim nad dužnikom </w:t>
      </w:r>
      <w:r w:rsidRPr="00523C8F" w:rsidR="00ED11C0">
        <w:rPr>
          <w:rStyle w:val="fontstyle01"/>
          <w:rFonts w:ascii="Arial" w:hAnsi="Arial" w:cs="Arial"/>
        </w:rPr>
        <w:t>ELEKTROCENTAR PETEK d.o.o., Ivanić-Grad, Etanska cesta 8, OIB: 17491977848</w:t>
      </w:r>
      <w:r w:rsidRPr="00312F45" w:rsidR="00966D3F">
        <w:rPr>
          <w:rFonts w:ascii="Arial" w:hAnsi="Arial" w:cs="Arial"/>
          <w:szCs w:val="24"/>
        </w:rPr>
        <w:t xml:space="preserve">, sastavljen kod Trgovačkog suda u Zagrebu, dana </w:t>
      </w:r>
      <w:r w:rsidR="00ED11C0">
        <w:rPr>
          <w:rFonts w:ascii="Arial" w:hAnsi="Arial" w:cs="Arial"/>
          <w:szCs w:val="24"/>
        </w:rPr>
        <w:t>28. ožujka</w:t>
      </w:r>
      <w:r w:rsidR="00A222F3">
        <w:rPr>
          <w:rFonts w:ascii="Arial" w:hAnsi="Arial" w:cs="Arial"/>
          <w:szCs w:val="24"/>
        </w:rPr>
        <w:t xml:space="preserve"> 2023</w:t>
      </w:r>
      <w:r w:rsidRPr="00312F45" w:rsidR="002D605E">
        <w:rPr>
          <w:rFonts w:ascii="Arial" w:hAnsi="Arial" w:cs="Arial"/>
          <w:szCs w:val="24"/>
        </w:rPr>
        <w:t>.,  s p</w:t>
      </w:r>
      <w:r w:rsidRPr="00312F45" w:rsidR="004C3AAA">
        <w:rPr>
          <w:rFonts w:ascii="Arial" w:hAnsi="Arial" w:cs="Arial"/>
          <w:szCs w:val="24"/>
        </w:rPr>
        <w:t xml:space="preserve">očetkom u </w:t>
      </w:r>
      <w:r w:rsidR="002C6442">
        <w:rPr>
          <w:rFonts w:ascii="Arial" w:hAnsi="Arial" w:cs="Arial"/>
          <w:szCs w:val="24"/>
        </w:rPr>
        <w:t>10,0</w:t>
      </w:r>
      <w:r w:rsidR="004F3B65">
        <w:rPr>
          <w:rFonts w:ascii="Arial" w:hAnsi="Arial" w:cs="Arial"/>
          <w:szCs w:val="24"/>
        </w:rPr>
        <w:t>0</w:t>
      </w:r>
      <w:r w:rsidRPr="00312F45" w:rsidR="00966D3F">
        <w:rPr>
          <w:rFonts w:ascii="Arial" w:hAnsi="Arial" w:cs="Arial"/>
          <w:szCs w:val="24"/>
        </w:rPr>
        <w:t xml:space="preserve"> sati.</w:t>
      </w:r>
    </w:p>
    <w:p w:rsidRPr="00312F45" w:rsidR="00966D3F" w:rsidP="00966D3F" w:rsidRDefault="00966D3F" w14:paraId="0A5BF6A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966D3F" w14:paraId="0513146E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  <w:r w:rsidRPr="00312F45">
        <w:rPr>
          <w:rFonts w:ascii="Arial" w:hAnsi="Arial" w:cs="Arial"/>
          <w:szCs w:val="24"/>
          <w:u w:val="single"/>
        </w:rPr>
        <w:t>Nazočni od suda:</w:t>
      </w:r>
    </w:p>
    <w:p w:rsidRPr="00312F45" w:rsidR="00966D3F" w:rsidP="00966D3F" w:rsidRDefault="00966D3F" w14:paraId="480381AC" w14:textId="7777777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Vesna Sremac Šoštar, sudac pojedinac</w:t>
      </w:r>
    </w:p>
    <w:p w:rsidRPr="00312F45" w:rsidR="00966D3F" w:rsidP="00966D3F" w:rsidRDefault="00A4567A" w14:paraId="499288CA" w14:textId="7777777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Vinka Mihalinčić</w:t>
      </w:r>
      <w:r w:rsidRPr="00312F45" w:rsidR="00966D3F">
        <w:rPr>
          <w:rFonts w:ascii="Arial" w:hAnsi="Arial" w:cs="Arial"/>
          <w:szCs w:val="24"/>
        </w:rPr>
        <w:t>, zapisničar</w:t>
      </w:r>
    </w:p>
    <w:p w:rsidRPr="00312F45" w:rsidR="00966D3F" w:rsidP="00966D3F" w:rsidRDefault="00966D3F" w14:paraId="1596770A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ED11C0" w14:paraId="48618350" w14:textId="2363796F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Milan Bariša Obradović</w:t>
      </w:r>
      <w:r w:rsidRPr="00312F45" w:rsidR="00966D3F">
        <w:rPr>
          <w:rFonts w:ascii="Arial" w:hAnsi="Arial" w:cs="Arial"/>
          <w:szCs w:val="24"/>
        </w:rPr>
        <w:t xml:space="preserve">, povjerenik </w:t>
      </w:r>
    </w:p>
    <w:p w:rsidRPr="00312F45" w:rsidR="00966D3F" w:rsidP="00966D3F" w:rsidRDefault="00966D3F" w14:paraId="5FF7753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="00BB32E5" w:rsidP="00966D3F" w:rsidRDefault="00BB32E5" w14:paraId="3359BBEB" w14:textId="7777777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312F45" w:rsidR="00966D3F">
        <w:rPr>
          <w:rFonts w:ascii="Arial" w:hAnsi="Arial" w:cs="Arial"/>
        </w:rPr>
        <w:t>dužnika</w:t>
      </w:r>
      <w:r>
        <w:rPr>
          <w:rFonts w:ascii="Arial" w:hAnsi="Arial" w:cs="Arial"/>
        </w:rPr>
        <w:t xml:space="preserve">: </w:t>
      </w:r>
    </w:p>
    <w:p w:rsidRPr="004B02D0" w:rsidR="00553333" w:rsidP="004B02D0" w:rsidRDefault="00ED11C0" w14:paraId="307A8CFC" w14:textId="3D67461D">
      <w:pPr>
        <w:pStyle w:val="Zaglavlje"/>
        <w:numPr>
          <w:ilvl w:val="0"/>
          <w:numId w:val="12"/>
        </w:numPr>
        <w:rPr>
          <w:rFonts w:ascii="Arial" w:hAnsi="Arial" w:cs="Arial"/>
          <w:szCs w:val="24"/>
        </w:rPr>
      </w:pPr>
      <w:r w:rsidRPr="00523C8F">
        <w:rPr>
          <w:rStyle w:val="fontstyle01"/>
          <w:rFonts w:ascii="Arial" w:hAnsi="Arial" w:cs="Arial"/>
        </w:rPr>
        <w:t>ELEKTROCENTAR PETEK d.o.o., Ivanić-Grad, Etanska cesta 8, OIB: 17491977848</w:t>
      </w:r>
      <w:r>
        <w:rPr>
          <w:rStyle w:val="fontstyle01"/>
          <w:rFonts w:ascii="Arial" w:hAnsi="Arial" w:cs="Arial"/>
        </w:rPr>
        <w:t xml:space="preserve"> </w:t>
      </w:r>
      <w:r w:rsidR="000B51FE">
        <w:t>–</w:t>
      </w:r>
      <w:r w:rsidR="000B51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pun. Juraj Blažičko, odvj. iz Zagreb</w:t>
      </w:r>
      <w:r w:rsidR="0052606D">
        <w:rPr>
          <w:rFonts w:ascii="Arial" w:hAnsi="Arial" w:cs="Arial"/>
        </w:rPr>
        <w:t xml:space="preserve"> uz zakonskog zastupnika Miroslav Petek i Marijana Nikolić</w:t>
      </w:r>
    </w:p>
    <w:p w:rsidRPr="00312F45" w:rsidR="004B02D0" w:rsidP="004B02D0" w:rsidRDefault="004B02D0" w14:paraId="45FC3FE5" w14:textId="77777777">
      <w:pPr>
        <w:pStyle w:val="Zaglavlje"/>
        <w:ind w:left="1080"/>
        <w:rPr>
          <w:rFonts w:ascii="Arial" w:hAnsi="Arial" w:cs="Arial"/>
          <w:szCs w:val="24"/>
        </w:rPr>
      </w:pPr>
    </w:p>
    <w:p w:rsidR="00966D3F" w:rsidP="00966D3F" w:rsidRDefault="00966D3F" w14:paraId="687F6B72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Utvrđuje se da su na današnje ročište pristupili sljedeći vjerovnici:</w:t>
      </w:r>
    </w:p>
    <w:p w:rsidR="002E4B06" w:rsidP="007B5CD3" w:rsidRDefault="00BB3F5D" w14:paraId="4318010D" w14:textId="6551FDB3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SLATINSKA BANKA d.d. i URED OVLAŠTENOG INŽINJERA ELEKTROTEHNIKE SAŠA RAJKOVIĆ – pun. Krešimir Vestić, odvj. Vježbenik uz punomoć uz Ljiljanu Đopar kao javnost</w:t>
      </w:r>
    </w:p>
    <w:p w:rsidR="00BB3F5D" w:rsidP="007B5CD3" w:rsidRDefault="00BB3F5D" w14:paraId="157E9D96" w14:textId="3513FE0A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PRANGL HRVATSKA d.o.o. – pun. Vedran Ceranić, odvj. Vježbenik uz punomoć</w:t>
      </w:r>
    </w:p>
    <w:p w:rsidR="00BB3F5D" w:rsidP="007B5CD3" w:rsidRDefault="00BB3F5D" w14:paraId="5B058578" w14:textId="5D195F84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PRIVATNI SMJEŠTAJ – vlasnik Damir Vadlja</w:t>
      </w:r>
    </w:p>
    <w:p w:rsidR="00BB3F5D" w:rsidP="007B5CD3" w:rsidRDefault="00BB3F5D" w14:paraId="3172314F" w14:textId="612D5E8B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RH-MINISTARSTVO FINANCIJA i MINISTARSTVO POLJOPRIVREDE – Ksenija Bičak, zamjenik ŽDO-a Velika Gorica</w:t>
      </w:r>
    </w:p>
    <w:p w:rsidR="00BB3F5D" w:rsidP="007B5CD3" w:rsidRDefault="00BB3F5D" w14:paraId="2490F1A2" w14:textId="1218E6C9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HRVATSKI ZAVOD ZA MIROVINSKO OSIGURANJE – pun. Marija Mihaljević, gen. Pun. Su-62/12</w:t>
      </w:r>
    </w:p>
    <w:p w:rsidR="00BB3F5D" w:rsidP="007B5CD3" w:rsidRDefault="00BB3F5D" w14:paraId="605A552E" w14:textId="2FBE02D2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CROATIA OSIGURANJE d.d. – pun. Valentina Hrbud – gen. Pun. Su-783/17</w:t>
      </w:r>
    </w:p>
    <w:p w:rsidR="00BB3F5D" w:rsidP="007B5CD3" w:rsidRDefault="00BB3F5D" w14:paraId="277F11C0" w14:textId="5446A3DF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FOND S d.o.o. – pun. Viktorija Puzak, odvj. Vježbenik</w:t>
      </w:r>
    </w:p>
    <w:p w:rsidR="00BB3F5D" w:rsidP="007B5CD3" w:rsidRDefault="00B95CA9" w14:paraId="56C84845" w14:textId="7774961E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lastRenderedPageBreak/>
        <w:t>BOSAK EMPLOYMENT d.o.o. – zz pun. Mirko Kovač, odvj. Uz punomoć</w:t>
      </w:r>
      <w:r w:rsidR="00304D1F">
        <w:rPr>
          <w:rFonts w:ascii="Arial" w:hAnsi="Arial" w:eastAsia="Times New Roman" w:cs="Arial"/>
          <w:color w:val="000000"/>
          <w:szCs w:val="24"/>
          <w:lang w:eastAsia="hr-HR"/>
        </w:rPr>
        <w:t xml:space="preserve"> uz zakonskog zastupnika Dejan Bosak</w:t>
      </w:r>
    </w:p>
    <w:p w:rsidR="00B95CA9" w:rsidP="007B5CD3" w:rsidRDefault="00B95CA9" w14:paraId="6BA113F1" w14:textId="7B96EEE7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AVM d.o.o. – zz pun. Mirko Kovač, odvj.  Uz punomoć</w:t>
      </w:r>
    </w:p>
    <w:p w:rsidR="00B95CA9" w:rsidP="007B5CD3" w:rsidRDefault="00CB7F6A" w14:paraId="68580834" w14:textId="0D7480FB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ISTARSKA KREDITNA BANKA UMAG d.d. – pun. Krešimir Jurčević</w:t>
      </w:r>
    </w:p>
    <w:p w:rsidR="00703A0C" w:rsidP="007B5CD3" w:rsidRDefault="00703A0C" w14:paraId="4984C951" w14:textId="34CB3EF3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ZAGREBTRANS d.o.o. – pun. Marijana Trstenjak</w:t>
      </w:r>
    </w:p>
    <w:p w:rsidR="00063835" w:rsidP="007B5CD3" w:rsidRDefault="00ED01FC" w14:paraId="743AB570" w14:textId="5FD87014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BRA</w:t>
      </w:r>
      <w:r w:rsidR="00063835">
        <w:rPr>
          <w:rFonts w:ascii="Arial" w:hAnsi="Arial" w:eastAsia="Times New Roman" w:cs="Arial"/>
          <w:color w:val="000000"/>
          <w:szCs w:val="24"/>
          <w:lang w:eastAsia="hr-HR"/>
        </w:rPr>
        <w:t xml:space="preserve">TI RITOŠA d.o.o. – pun. Dinka Glavinić, odvj. </w:t>
      </w:r>
    </w:p>
    <w:p w:rsidR="00063835" w:rsidP="007B5CD3" w:rsidRDefault="003F633E" w14:paraId="5F66DD21" w14:textId="7BF5B0D5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ZAGREBAČKI MAMUT d.o.o. – pun. Ela El Housseini, odvj. </w:t>
      </w:r>
    </w:p>
    <w:p w:rsidR="003F633E" w:rsidP="007B5CD3" w:rsidRDefault="00B67937" w14:paraId="1B8DC328" w14:textId="2ADEA30A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KAPAUNICON d.o.o. – pun. Vedrana Vučković, odvj. </w:t>
      </w:r>
    </w:p>
    <w:p w:rsidR="00917989" w:rsidP="007B5CD3" w:rsidRDefault="00917989" w14:paraId="3A218815" w14:textId="76041C44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OPĆINA KLOŠTAR IVANIĆ – pun. Zoran Badovinac, odvj. </w:t>
      </w:r>
    </w:p>
    <w:p w:rsidR="00917989" w:rsidP="007B5CD3" w:rsidRDefault="002F770F" w14:paraId="16BD4801" w14:textId="2D858938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MATIČEVIĆ d.o.o. – pun. Tomo Ljubić, odvj. </w:t>
      </w:r>
    </w:p>
    <w:p w:rsidR="002F770F" w:rsidP="007B5CD3" w:rsidRDefault="002F770F" w14:paraId="76EDF3BF" w14:textId="51AAB976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PRIVREDNA BANKA ZAGREB d. d. – pun. Sanja Krišto, odvj. </w:t>
      </w:r>
    </w:p>
    <w:p w:rsidR="002F770F" w:rsidP="007B5CD3" w:rsidRDefault="00DF3B6B" w14:paraId="1D99BB3C" w14:textId="235D52C6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RITTAL d.o.o. – zz pun. Ines Savić, odvj. </w:t>
      </w:r>
    </w:p>
    <w:p w:rsidR="00DF3B6B" w:rsidP="007B5CD3" w:rsidRDefault="00DF3B6B" w14:paraId="4E3D4B6C" w14:textId="53E1EB04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GRGAMONT d.o.o. – pun. Lovro Matišić, odvj. Vježbenik</w:t>
      </w:r>
    </w:p>
    <w:p w:rsidR="00DF3B6B" w:rsidP="007B5CD3" w:rsidRDefault="00974B8D" w14:paraId="79CB2C09" w14:textId="503094B9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TRANSPORT BETON LUBINA d.o.o. – pun. Alen Ivković, odvj. </w:t>
      </w:r>
    </w:p>
    <w:p w:rsidR="00974B8D" w:rsidP="007B5CD3" w:rsidRDefault="001521A8" w14:paraId="72C6705E" w14:textId="0B173292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GRADNJA MONT NIKSI d.o.o. – pun. Josip Pintarić, odvj. </w:t>
      </w:r>
    </w:p>
    <w:p w:rsidR="001521A8" w:rsidP="007B5CD3" w:rsidRDefault="001521A8" w14:paraId="13FBC051" w14:textId="19F2C10C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GRAD IVANIĆ GRAD – pun. Domagoj Božić, odvj. </w:t>
      </w:r>
    </w:p>
    <w:p w:rsidR="001521A8" w:rsidP="007B5CD3" w:rsidRDefault="001521A8" w14:paraId="10E49A97" w14:textId="520DA1CE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ALFA GRADNJA d.o.o. – pun. Tena Vuk, odvj. Vježbenik</w:t>
      </w:r>
    </w:p>
    <w:p w:rsidR="001521A8" w:rsidP="007B5CD3" w:rsidRDefault="001521A8" w14:paraId="428937D4" w14:textId="77777777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RAIFFEISENBANK AUSTRIA d.d. – pun. Jasmina Viduka – gen. Pun. Su-558/22</w:t>
      </w:r>
    </w:p>
    <w:p w:rsidR="001A5AF8" w:rsidP="007B5CD3" w:rsidRDefault="001A5AF8" w14:paraId="6ABE9CBF" w14:textId="77777777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INPOS, TEHNIČNA TRGOVINA NA DEBELO IN DROBNO d.o.o. – pun. Nataša Pletikosa, odvj. </w:t>
      </w:r>
    </w:p>
    <w:p w:rsidR="001A5AF8" w:rsidP="007B5CD3" w:rsidRDefault="001A5AF8" w14:paraId="1BBF6B64" w14:textId="77777777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EKO-TERRA d.o.o. – pun. Marko Jagečić, odvj. </w:t>
      </w:r>
    </w:p>
    <w:p w:rsidR="008C61C9" w:rsidP="007B5CD3" w:rsidRDefault="008C61C9" w14:paraId="22E3680E" w14:textId="77777777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ROTO-GRAD d.o.o. – pun. Hrvoje Zdilar, odvj. </w:t>
      </w:r>
    </w:p>
    <w:p w:rsidR="00FC3BC3" w:rsidP="007B5CD3" w:rsidRDefault="00FC3BC3" w14:paraId="47997FD6" w14:textId="77777777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OD – MATIJEVIĆ, JAKIRČEVIĆ I MALKOČ d.o.o. – zakonski zastunik Jasna Malkoč, odvj. </w:t>
      </w:r>
    </w:p>
    <w:p w:rsidR="001521A8" w:rsidP="007B5CD3" w:rsidRDefault="002F6355" w14:paraId="22EE390A" w14:textId="319DEA2B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INA d.d., INA MAZIVA d.o.o., STSI-INTAEGRIRANI TEHNIČKI SERVISI d.o.o.  – pun. </w:t>
      </w:r>
      <w:r w:rsidR="001521A8">
        <w:rPr>
          <w:rFonts w:ascii="Arial" w:hAnsi="Arial" w:eastAsia="Times New Roman" w:cs="Arial"/>
          <w:color w:val="000000"/>
          <w:szCs w:val="24"/>
          <w:lang w:eastAsia="hr-HR"/>
        </w:rPr>
        <w:t xml:space="preserve"> </w:t>
      </w: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Toni Marinac, odvj. </w:t>
      </w:r>
    </w:p>
    <w:p w:rsidR="001D3335" w:rsidP="007B5CD3" w:rsidRDefault="001D3335" w14:paraId="122D4033" w14:textId="750C114D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KIMI USLUGE d.o.o. – pun. Kurelić Davor, odvj. </w:t>
      </w:r>
    </w:p>
    <w:p w:rsidR="001D3335" w:rsidP="007B5CD3" w:rsidRDefault="00685B67" w14:paraId="6B00B779" w14:textId="51E651C6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HIDROEX d.o.o. – pun. Tea Čorluka, odvj. Vježbenik </w:t>
      </w:r>
    </w:p>
    <w:p w:rsidR="00685B67" w:rsidP="007B5CD3" w:rsidRDefault="004F4640" w14:paraId="0BDBFFE2" w14:textId="2E44ED19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EDUARD DOKUZOVIĆ, ANTUN DOKUZOVIĆ, BLAŽENKA DOKUZOVIĆ, PAVAO DOKUZOVIĆ, MADISON KIRALJ DOKUZOVIĆ, MARA DOKUZOVIĆ – pun. Krešo Štefek, odvj. </w:t>
      </w:r>
    </w:p>
    <w:p w:rsidR="000C7B97" w:rsidP="007B5CD3" w:rsidRDefault="000C7B97" w14:paraId="2548B392" w14:textId="6E7A98EB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UKAGLAZURE d.o.o. – pun. Martin Sherri, odvj. </w:t>
      </w:r>
    </w:p>
    <w:p w:rsidR="000C7B97" w:rsidP="007B5CD3" w:rsidRDefault="00E8534D" w14:paraId="70495B31" w14:textId="272D3A47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TRAFIKS d.o.o. , FORCH d.o.o. – pun. Monja Matić, odvj. </w:t>
      </w:r>
    </w:p>
    <w:p w:rsidR="00E8534D" w:rsidP="007B5CD3" w:rsidRDefault="00E8534D" w14:paraId="0D2173FD" w14:textId="11914248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ODRŽAVANJE I IZGRADNJA POGONA d.o.o. – pun. Irena Matković, odvj. </w:t>
      </w:r>
    </w:p>
    <w:p w:rsidR="00E8534D" w:rsidP="007B5CD3" w:rsidRDefault="00E8534D" w14:paraId="0CA87670" w14:textId="028B4C21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OTP BANKA d.d. – pun.  Ema Kalogjera Juranić, odvj. </w:t>
      </w:r>
    </w:p>
    <w:p w:rsidR="00E8534D" w:rsidP="007B5CD3" w:rsidRDefault="00E8534D" w14:paraId="34F435ED" w14:textId="2EED6FBF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CP POWER TEHCNIQUE </w:t>
      </w:r>
      <w:r w:rsidR="00751587">
        <w:rPr>
          <w:rFonts w:ascii="Arial" w:hAnsi="Arial" w:eastAsia="Times New Roman" w:cs="Arial"/>
          <w:color w:val="000000"/>
          <w:szCs w:val="24"/>
          <w:lang w:eastAsia="hr-HR"/>
        </w:rPr>
        <w:t xml:space="preserve">d.o.o. – zz pun. Andro Marijanović, odvj. </w:t>
      </w:r>
    </w:p>
    <w:p w:rsidR="00ED01FC" w:rsidP="007B5CD3" w:rsidRDefault="001E5851" w14:paraId="58182EFB" w14:textId="0D8434F4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DOKA HRVATSKA d.o.o. – pun. Ivana Aralica Lalić, odvj. </w:t>
      </w:r>
    </w:p>
    <w:p w:rsidR="001E5851" w:rsidP="007B5CD3" w:rsidRDefault="001E5851" w14:paraId="23F036CE" w14:textId="087B0B0D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lastRenderedPageBreak/>
        <w:t xml:space="preserve">SCWARZL d.o.o. – zz pun. Ivana Aralica Lalić, odvj. </w:t>
      </w:r>
    </w:p>
    <w:p w:rsidR="002373A3" w:rsidP="007B5CD3" w:rsidRDefault="002373A3" w14:paraId="7363A2A6" w14:textId="1F466CFC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PACOM PLUS</w:t>
      </w:r>
      <w:r w:rsidR="008652A6">
        <w:rPr>
          <w:rFonts w:ascii="Arial" w:hAnsi="Arial" w:eastAsia="Times New Roman" w:cs="Arial"/>
          <w:color w:val="000000"/>
          <w:szCs w:val="24"/>
          <w:lang w:eastAsia="hr-HR"/>
        </w:rPr>
        <w:t xml:space="preserve"> j.d.o.o. </w:t>
      </w: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 – pun. Darijan Gazda, odvj. Vježbenik </w:t>
      </w:r>
    </w:p>
    <w:p w:rsidR="00506893" w:rsidP="007B5CD3" w:rsidRDefault="00506893" w14:paraId="6BCFC90D" w14:textId="4A9CB009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MARČINKOVIĆ I PARTNERI d.o.o. – pun. Marija Perkov, odvj. </w:t>
      </w:r>
    </w:p>
    <w:p w:rsidR="00506893" w:rsidP="007B5CD3" w:rsidRDefault="008A5DCD" w14:paraId="781A32FE" w14:textId="4D1DC887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IPZ d.d. – pun. Matija Palac Varga, odvj. </w:t>
      </w:r>
    </w:p>
    <w:p w:rsidR="008A5DCD" w:rsidP="007B5CD3" w:rsidRDefault="008A5DCD" w14:paraId="0AA2C7C0" w14:textId="0AF34B6D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MAR-KO-ING d.o.o. – zakonski zastupnik Mato Gjuranović</w:t>
      </w:r>
    </w:p>
    <w:p w:rsidR="00045322" w:rsidP="007B5CD3" w:rsidRDefault="00045322" w14:paraId="32A14F45" w14:textId="13C667DE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FRANCMONT d.o.o. – pun. Ksenija Čerin, odvj. </w:t>
      </w:r>
    </w:p>
    <w:p w:rsidR="00045322" w:rsidP="007B5CD3" w:rsidRDefault="00421C0D" w14:paraId="3D8B7316" w14:textId="6359B66C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ACO GRAĐEVINSKI ELEMENTI d.o.o. – Nevenka Trčak, djelatnik kao javnost</w:t>
      </w:r>
    </w:p>
    <w:p w:rsidR="00F46D8C" w:rsidP="007B5CD3" w:rsidRDefault="00F46D8C" w14:paraId="03B83F5B" w14:textId="62F80A45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ALARM AUTOMATIKA d.o.o. – pun. Petar Petrinić, odvj. Uz zakonskog zastupnika Milica Blečić</w:t>
      </w:r>
    </w:p>
    <w:p w:rsidR="00A222F3" w:rsidP="007B5CD3" w:rsidRDefault="004076C5" w14:paraId="2401087C" w14:textId="5763980B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POLJO LIKA d.o.o. – pun. Nina Jakabfi, odvj. </w:t>
      </w:r>
    </w:p>
    <w:p w:rsidR="004076C5" w:rsidP="007B5CD3" w:rsidRDefault="001C3000" w14:paraId="22CCD343" w14:textId="21873172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SCHARCK TECHNIK d.o.o. – pun. Mario Pavić, odvj. </w:t>
      </w:r>
    </w:p>
    <w:p w:rsidR="001C3000" w:rsidP="007B5CD3" w:rsidRDefault="001C3000" w14:paraId="5A8098D0" w14:textId="642D5387">
      <w:pPr>
        <w:pStyle w:val="Zaglavlje"/>
        <w:rPr>
          <w:rFonts w:ascii="Arial" w:hAnsi="Arial" w:cs="Arial"/>
          <w:szCs w:val="24"/>
        </w:rPr>
      </w:pPr>
    </w:p>
    <w:p w:rsidRPr="00312F45" w:rsidR="00290307" w:rsidP="007B5CD3" w:rsidRDefault="00290307" w14:paraId="39EA3FB5" w14:textId="77777777">
      <w:pPr>
        <w:pStyle w:val="Zaglavlje"/>
        <w:rPr>
          <w:rFonts w:ascii="Arial" w:hAnsi="Arial" w:cs="Arial"/>
          <w:szCs w:val="24"/>
        </w:rPr>
      </w:pPr>
    </w:p>
    <w:p w:rsidRPr="00312F45" w:rsidR="00966D3F" w:rsidP="00FB25DE" w:rsidRDefault="00966D3F" w14:paraId="5F3D02F0" w14:textId="05B25E92">
      <w:pPr>
        <w:pStyle w:val="Tijeloteksta"/>
        <w:ind w:firstLine="708"/>
        <w:jc w:val="left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Utvrđuje se da je dana </w:t>
      </w:r>
      <w:r w:rsidR="00B3532A">
        <w:rPr>
          <w:rFonts w:ascii="Arial" w:hAnsi="Arial" w:cs="Arial"/>
          <w:szCs w:val="24"/>
        </w:rPr>
        <w:t>3. studenog</w:t>
      </w:r>
      <w:r w:rsidR="00553333">
        <w:rPr>
          <w:rFonts w:ascii="Arial" w:hAnsi="Arial" w:cs="Arial"/>
          <w:szCs w:val="24"/>
        </w:rPr>
        <w:t xml:space="preserve"> 2022</w:t>
      </w:r>
      <w:r w:rsidRPr="00312F45" w:rsidR="00E3577C">
        <w:rPr>
          <w:rFonts w:ascii="Arial" w:hAnsi="Arial" w:cs="Arial"/>
          <w:szCs w:val="24"/>
        </w:rPr>
        <w:t xml:space="preserve">., </w:t>
      </w:r>
      <w:r w:rsidRPr="00312F45">
        <w:rPr>
          <w:rFonts w:ascii="Arial" w:hAnsi="Arial" w:cs="Arial"/>
          <w:szCs w:val="24"/>
        </w:rPr>
        <w:t xml:space="preserve"> dužnik </w:t>
      </w:r>
      <w:r w:rsidRPr="00523C8F" w:rsidR="00B3532A">
        <w:rPr>
          <w:rStyle w:val="fontstyle01"/>
          <w:rFonts w:ascii="Arial" w:hAnsi="Arial" w:cs="Arial"/>
        </w:rPr>
        <w:t>ELEKTROCENTAR PETEK d.o.o., Ivanić-Grad, Etanska cesta 8, OIB: 17491977848</w:t>
      </w:r>
      <w:r w:rsidRPr="00312F45">
        <w:rPr>
          <w:rFonts w:ascii="Arial" w:hAnsi="Arial" w:cs="Arial"/>
          <w:color w:val="000000"/>
          <w:szCs w:val="24"/>
        </w:rPr>
        <w:t>,</w:t>
      </w:r>
      <w:r w:rsidRPr="00312F45">
        <w:rPr>
          <w:rFonts w:ascii="Arial" w:hAnsi="Arial" w:cs="Arial"/>
          <w:szCs w:val="24"/>
        </w:rPr>
        <w:t xml:space="preserve"> podnio prijedlog za otvaranje predstečajnog postupka, temeljem č</w:t>
      </w:r>
      <w:r w:rsidR="00624070">
        <w:rPr>
          <w:rFonts w:ascii="Arial" w:hAnsi="Arial" w:cs="Arial"/>
          <w:szCs w:val="24"/>
        </w:rPr>
        <w:t>lanaka 16. i 25 SZ-a (NN 71/15,</w:t>
      </w:r>
      <w:r w:rsidRPr="00312F45">
        <w:rPr>
          <w:rFonts w:ascii="Arial" w:hAnsi="Arial" w:cs="Arial"/>
          <w:szCs w:val="24"/>
        </w:rPr>
        <w:t xml:space="preserve"> 104/17</w:t>
      </w:r>
      <w:r w:rsidR="00624070">
        <w:rPr>
          <w:rFonts w:ascii="Arial" w:hAnsi="Arial" w:cs="Arial"/>
          <w:szCs w:val="24"/>
        </w:rPr>
        <w:t>, 36/22</w:t>
      </w:r>
      <w:r w:rsidRPr="00312F45">
        <w:rPr>
          <w:rFonts w:ascii="Arial" w:hAnsi="Arial" w:cs="Arial"/>
          <w:szCs w:val="24"/>
        </w:rPr>
        <w:t>).</w:t>
      </w:r>
    </w:p>
    <w:p w:rsidRPr="00312F45" w:rsidR="00966D3F" w:rsidP="00966D3F" w:rsidRDefault="00966D3F" w14:paraId="42A6ACE5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</w:t>
      </w:r>
    </w:p>
    <w:p w:rsidR="00966D3F" w:rsidP="00966D3F" w:rsidRDefault="00966D3F" w14:paraId="0F43A2C3" w14:textId="6FA59BD8">
      <w:pPr>
        <w:pStyle w:val="Tijeloteksta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Rješenjem ovog suda, broj gornji, od </w:t>
      </w:r>
      <w:r w:rsidR="00B3532A">
        <w:rPr>
          <w:rFonts w:ascii="Arial" w:hAnsi="Arial" w:cs="Arial"/>
          <w:szCs w:val="24"/>
        </w:rPr>
        <w:t>16. studenog</w:t>
      </w:r>
      <w:r w:rsidR="009E4386">
        <w:rPr>
          <w:rFonts w:ascii="Arial" w:hAnsi="Arial" w:cs="Arial"/>
          <w:szCs w:val="24"/>
        </w:rPr>
        <w:t xml:space="preserve"> 2022</w:t>
      </w:r>
      <w:r w:rsidRPr="00312F45" w:rsidR="00E3577C">
        <w:rPr>
          <w:rFonts w:ascii="Arial" w:hAnsi="Arial" w:cs="Arial"/>
          <w:szCs w:val="24"/>
        </w:rPr>
        <w:t>.,</w:t>
      </w:r>
      <w:r w:rsidRPr="00312F45">
        <w:rPr>
          <w:rFonts w:ascii="Arial" w:hAnsi="Arial" w:cs="Arial"/>
          <w:szCs w:val="24"/>
        </w:rPr>
        <w:t xml:space="preserve"> otvoren je predstečajni postupak nad navedenim dužnikom, koje rješenje je objavljeno dana </w:t>
      </w:r>
      <w:r w:rsidR="00A15B7F">
        <w:rPr>
          <w:rFonts w:ascii="Arial" w:hAnsi="Arial" w:cs="Arial"/>
          <w:szCs w:val="24"/>
        </w:rPr>
        <w:t>16. studenog</w:t>
      </w:r>
      <w:r w:rsidR="00227798">
        <w:rPr>
          <w:rFonts w:ascii="Arial" w:hAnsi="Arial" w:cs="Arial"/>
          <w:szCs w:val="24"/>
        </w:rPr>
        <w:t xml:space="preserve"> </w:t>
      </w:r>
      <w:r w:rsidR="009E4386">
        <w:rPr>
          <w:rFonts w:ascii="Arial" w:hAnsi="Arial" w:cs="Arial"/>
          <w:szCs w:val="24"/>
        </w:rPr>
        <w:t>2022</w:t>
      </w:r>
      <w:r w:rsidRPr="00312F45" w:rsidR="00E3577C">
        <w:rPr>
          <w:rFonts w:ascii="Arial" w:hAnsi="Arial" w:cs="Arial"/>
          <w:szCs w:val="24"/>
        </w:rPr>
        <w:t xml:space="preserve">., </w:t>
      </w:r>
      <w:r w:rsidRPr="00312F45">
        <w:rPr>
          <w:rFonts w:ascii="Arial" w:hAnsi="Arial" w:cs="Arial"/>
          <w:szCs w:val="24"/>
        </w:rPr>
        <w:t xml:space="preserve"> na mrežnoj stranici e-Oglasna ploča, sukladno članku 33. stavku 3 SZ-a.</w:t>
      </w:r>
    </w:p>
    <w:p w:rsidRPr="00312F45" w:rsidR="00896318" w:rsidP="00966D3F" w:rsidRDefault="00896318" w14:paraId="30C7D6F3" w14:textId="77777777">
      <w:pPr>
        <w:pStyle w:val="Tijeloteksta"/>
        <w:rPr>
          <w:rFonts w:ascii="Arial" w:hAnsi="Arial" w:cs="Arial"/>
          <w:szCs w:val="24"/>
        </w:rPr>
      </w:pPr>
    </w:p>
    <w:p w:rsidRPr="00312F45" w:rsidR="00896318" w:rsidP="00896318" w:rsidRDefault="00896318" w14:paraId="7D8E0662" w14:textId="48001189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Predmet današnjeg ročišta je ispitivanje tražbina vjerovnika, koje su isti prijavili Financijskoj agenciji sukladno odredbi čl. 36. Stečajnog zakona (NN 71/15, 104/17</w:t>
      </w:r>
      <w:r w:rsidR="00624070">
        <w:rPr>
          <w:rFonts w:ascii="Arial" w:hAnsi="Arial" w:cs="Arial"/>
          <w:szCs w:val="24"/>
        </w:rPr>
        <w:t>, 36/22</w:t>
      </w:r>
      <w:r w:rsidR="0031223B">
        <w:rPr>
          <w:rFonts w:ascii="Arial" w:hAnsi="Arial" w:cs="Arial"/>
          <w:szCs w:val="24"/>
        </w:rPr>
        <w:t>).</w:t>
      </w:r>
    </w:p>
    <w:p w:rsidRPr="00312F45" w:rsidR="00896318" w:rsidP="00896318" w:rsidRDefault="00896318" w14:paraId="4C97E333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66689A" w14:paraId="79F3F045" w14:textId="3A087FC9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Sud je </w:t>
      </w:r>
      <w:r w:rsidR="00981A5D">
        <w:rPr>
          <w:rFonts w:ascii="Arial" w:hAnsi="Arial" w:cs="Arial"/>
          <w:szCs w:val="24"/>
        </w:rPr>
        <w:t>rješenjem</w:t>
      </w:r>
      <w:r w:rsidRPr="00312F45" w:rsidR="00896318">
        <w:rPr>
          <w:rFonts w:ascii="Arial" w:hAnsi="Arial" w:cs="Arial"/>
          <w:szCs w:val="24"/>
        </w:rPr>
        <w:t xml:space="preserve">, broj gornji, od </w:t>
      </w:r>
      <w:r w:rsidR="00A15B7F">
        <w:rPr>
          <w:rFonts w:ascii="Arial" w:hAnsi="Arial" w:cs="Arial"/>
          <w:szCs w:val="24"/>
        </w:rPr>
        <w:t>24. veljače 2023</w:t>
      </w:r>
      <w:r w:rsidR="00D31F55">
        <w:rPr>
          <w:rFonts w:ascii="Arial" w:hAnsi="Arial" w:cs="Arial"/>
          <w:szCs w:val="24"/>
        </w:rPr>
        <w:t xml:space="preserve">., </w:t>
      </w:r>
      <w:r w:rsidRPr="00312F45" w:rsidR="00896318">
        <w:rPr>
          <w:rFonts w:ascii="Arial" w:hAnsi="Arial" w:cs="Arial"/>
          <w:szCs w:val="24"/>
        </w:rPr>
        <w:t xml:space="preserve">odredio ročište radi ispitivanja tražbina </w:t>
      </w:r>
      <w:r w:rsidR="00981A5D">
        <w:rPr>
          <w:rFonts w:ascii="Arial" w:hAnsi="Arial" w:cs="Arial"/>
          <w:szCs w:val="24"/>
        </w:rPr>
        <w:t>vjerovnika za današnji dan.</w:t>
      </w:r>
    </w:p>
    <w:p w:rsidRPr="00312F45" w:rsidR="00896318" w:rsidP="00896318" w:rsidRDefault="00896318" w14:paraId="1E55719E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896318" w14:paraId="4EF47943" w14:textId="1FE2B794">
      <w:pPr>
        <w:pStyle w:val="Uvuenotijeloteksta"/>
        <w:rPr>
          <w:rFonts w:ascii="Arial" w:hAnsi="Arial" w:cs="Arial"/>
          <w:b w:val="false"/>
          <w:szCs w:val="24"/>
        </w:rPr>
      </w:pPr>
      <w:r w:rsidRPr="00312F45">
        <w:rPr>
          <w:rFonts w:ascii="Arial" w:hAnsi="Arial" w:cs="Arial"/>
          <w:b w:val="false"/>
          <w:szCs w:val="24"/>
        </w:rPr>
        <w:t xml:space="preserve">Očitovanje povjerenika o prijavljenim tražbinama objavljeno je </w:t>
      </w:r>
      <w:r w:rsidR="00CA7B7D">
        <w:rPr>
          <w:rFonts w:ascii="Arial" w:hAnsi="Arial" w:cs="Arial"/>
          <w:b w:val="false"/>
          <w:szCs w:val="24"/>
        </w:rPr>
        <w:t>30. siječnja 2023</w:t>
      </w:r>
      <w:r w:rsidRPr="00312F45">
        <w:rPr>
          <w:rFonts w:ascii="Arial" w:hAnsi="Arial" w:cs="Arial"/>
          <w:b w:val="false"/>
          <w:szCs w:val="24"/>
        </w:rPr>
        <w:t xml:space="preserve">.,  a očitovanje dužnika o prijavljenim tražbinama objavljeno je </w:t>
      </w:r>
      <w:r w:rsidR="00CA7B7D">
        <w:rPr>
          <w:rFonts w:ascii="Arial" w:hAnsi="Arial" w:cs="Arial"/>
          <w:b w:val="false"/>
          <w:szCs w:val="24"/>
        </w:rPr>
        <w:t>30. siječnja 2023.</w:t>
      </w:r>
      <w:r w:rsidRPr="00312F45">
        <w:rPr>
          <w:rFonts w:ascii="Arial" w:hAnsi="Arial" w:cs="Arial"/>
          <w:b w:val="false"/>
          <w:szCs w:val="24"/>
        </w:rPr>
        <w:t>.</w:t>
      </w:r>
    </w:p>
    <w:p w:rsidRPr="00312F45" w:rsidR="00896318" w:rsidP="00896318" w:rsidRDefault="00896318" w14:paraId="13DCE864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896318" w:rsidP="00896318" w:rsidRDefault="00896318" w14:paraId="1CCC1122" w14:textId="28568DC7">
      <w:pPr>
        <w:pStyle w:val="Zaglavlje"/>
        <w:jc w:val="both"/>
        <w:rPr>
          <w:rFonts w:ascii="Arial" w:hAnsi="Arial" w:cs="Arial"/>
          <w:b/>
          <w:szCs w:val="24"/>
        </w:rPr>
      </w:pPr>
      <w:r w:rsidRPr="00312F45">
        <w:rPr>
          <w:rFonts w:ascii="Arial" w:hAnsi="Arial" w:cs="Arial"/>
          <w:szCs w:val="24"/>
        </w:rPr>
        <w:t xml:space="preserve">             Utvrđuje se da je zadnji dan roka za prijavu tražbine bio</w:t>
      </w:r>
      <w:r w:rsidR="001578E5">
        <w:rPr>
          <w:rFonts w:ascii="Arial" w:hAnsi="Arial" w:cs="Arial"/>
          <w:szCs w:val="24"/>
        </w:rPr>
        <w:t xml:space="preserve"> 15. prosinca 2022.</w:t>
      </w:r>
      <w:r w:rsidR="001D39AA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a zadnji dan roka za očitovanje po prijavljenim tražbinama </w:t>
      </w:r>
      <w:r>
        <w:rPr>
          <w:rFonts w:ascii="Arial" w:hAnsi="Arial" w:cs="Arial"/>
          <w:szCs w:val="24"/>
        </w:rPr>
        <w:t xml:space="preserve">dužnika i povjerenika </w:t>
      </w:r>
      <w:r w:rsidRPr="00312F45">
        <w:rPr>
          <w:rFonts w:ascii="Arial" w:hAnsi="Arial" w:cs="Arial"/>
          <w:szCs w:val="24"/>
        </w:rPr>
        <w:t xml:space="preserve">bio je </w:t>
      </w:r>
      <w:r w:rsidR="001578E5">
        <w:rPr>
          <w:rFonts w:ascii="Arial" w:hAnsi="Arial" w:cs="Arial"/>
          <w:szCs w:val="24"/>
        </w:rPr>
        <w:t>26. siječnja 2023.</w:t>
      </w:r>
    </w:p>
    <w:p w:rsidRPr="00C566D4" w:rsidR="00896318" w:rsidP="00896318" w:rsidRDefault="00896318" w14:paraId="5BB9FFCB" w14:textId="77777777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ab/>
      </w:r>
    </w:p>
    <w:p w:rsidR="00896318" w:rsidP="00896318" w:rsidRDefault="00896318" w14:paraId="099702AA" w14:textId="2F9B78D9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Zadnji dan roka vjerovnicima za očitovanje i osporavanje tražbina bio je</w:t>
      </w:r>
      <w:r w:rsidR="00CA7B7D">
        <w:rPr>
          <w:rFonts w:ascii="Arial" w:hAnsi="Arial" w:cs="Arial"/>
          <w:szCs w:val="24"/>
        </w:rPr>
        <w:t xml:space="preserve"> </w:t>
      </w:r>
      <w:r w:rsidR="001578E5">
        <w:rPr>
          <w:rFonts w:ascii="Arial" w:hAnsi="Arial" w:cs="Arial"/>
          <w:szCs w:val="24"/>
        </w:rPr>
        <w:t xml:space="preserve">22. veljače 2023. </w:t>
      </w:r>
    </w:p>
    <w:p w:rsidRPr="00312F45" w:rsidR="008A3BDF" w:rsidP="00896318" w:rsidRDefault="008A3BDF" w14:paraId="014DE72A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896318" w14:paraId="24A9DA9A" w14:textId="483016C4">
      <w:pPr>
        <w:pStyle w:val="Uvuenotijeloteksta"/>
        <w:rPr>
          <w:rFonts w:ascii="Arial" w:hAnsi="Arial" w:cs="Arial"/>
          <w:b w:val="false"/>
          <w:szCs w:val="24"/>
        </w:rPr>
      </w:pPr>
      <w:r w:rsidRPr="00312F45">
        <w:rPr>
          <w:rFonts w:ascii="Arial" w:hAnsi="Arial" w:cs="Arial"/>
          <w:b w:val="false"/>
          <w:szCs w:val="24"/>
        </w:rPr>
        <w:lastRenderedPageBreak/>
        <w:t xml:space="preserve">FINA je objavila TABLICE PRIJAVLJENIH TRAŽBINA, </w:t>
      </w:r>
      <w:r w:rsidR="00165F12">
        <w:rPr>
          <w:rFonts w:ascii="Arial" w:hAnsi="Arial" w:cs="Arial"/>
          <w:b w:val="false"/>
          <w:szCs w:val="24"/>
        </w:rPr>
        <w:t>19. prosinca</w:t>
      </w:r>
      <w:r w:rsidR="00AF163B">
        <w:rPr>
          <w:rFonts w:ascii="Arial" w:hAnsi="Arial" w:cs="Arial"/>
          <w:b w:val="false"/>
          <w:szCs w:val="24"/>
        </w:rPr>
        <w:t xml:space="preserve"> 2022.</w:t>
      </w:r>
      <w:r w:rsidR="00404C04">
        <w:rPr>
          <w:rFonts w:ascii="Arial" w:hAnsi="Arial" w:cs="Arial"/>
          <w:b w:val="false"/>
          <w:szCs w:val="24"/>
        </w:rPr>
        <w:t xml:space="preserve"> i dopunu prijavljenih tablica </w:t>
      </w:r>
      <w:r w:rsidR="00165F12">
        <w:rPr>
          <w:rFonts w:ascii="Arial" w:hAnsi="Arial" w:cs="Arial"/>
          <w:b w:val="false"/>
          <w:szCs w:val="24"/>
        </w:rPr>
        <w:t xml:space="preserve">20. prosinca </w:t>
      </w:r>
      <w:r w:rsidR="00404C04">
        <w:rPr>
          <w:rFonts w:ascii="Arial" w:hAnsi="Arial" w:cs="Arial"/>
          <w:b w:val="false"/>
          <w:szCs w:val="24"/>
        </w:rPr>
        <w:t>2022.,</w:t>
      </w:r>
      <w:r w:rsidR="00165F12">
        <w:rPr>
          <w:rFonts w:ascii="Arial" w:hAnsi="Arial" w:cs="Arial"/>
          <w:b w:val="false"/>
          <w:szCs w:val="24"/>
        </w:rPr>
        <w:t xml:space="preserve"> ispravak tablice prijavljenih tražbina i dopuni prijavljenih tražbina 21. prosinca 2022., </w:t>
      </w:r>
      <w:r w:rsidR="005F7A07">
        <w:rPr>
          <w:rFonts w:ascii="Arial" w:hAnsi="Arial" w:cs="Arial"/>
          <w:b w:val="false"/>
          <w:szCs w:val="24"/>
        </w:rPr>
        <w:t>dopunu prijavljenih tražbina 23. prosinca 2022., 28. prosinca 2022., 30. prosinca 2022., 13. sij</w:t>
      </w:r>
      <w:r w:rsidR="008C39EE">
        <w:rPr>
          <w:rFonts w:ascii="Arial" w:hAnsi="Arial" w:cs="Arial"/>
          <w:b w:val="false"/>
          <w:szCs w:val="24"/>
        </w:rPr>
        <w:t>ečnja 2023., 18. siječnja 2023., 19. siječnja 2023., 26. siječnja 2023., 31. sijčenja 2023.,1. veljače 2023., 6. veljačje 2023.,</w:t>
      </w:r>
      <w:r w:rsidR="004D3491">
        <w:rPr>
          <w:rFonts w:ascii="Arial" w:hAnsi="Arial" w:cs="Arial"/>
          <w:b w:val="false"/>
          <w:szCs w:val="24"/>
        </w:rPr>
        <w:t xml:space="preserve"> 10. veljače 2023., 13. veljače 2023., 24. veljače 2023.,</w:t>
      </w:r>
      <w:r w:rsidR="00404C04">
        <w:rPr>
          <w:rFonts w:ascii="Arial" w:hAnsi="Arial" w:cs="Arial"/>
          <w:b w:val="false"/>
          <w:szCs w:val="24"/>
        </w:rPr>
        <w:t xml:space="preserve"> </w:t>
      </w:r>
      <w:r w:rsidR="00E23A4C">
        <w:rPr>
          <w:rFonts w:ascii="Arial" w:hAnsi="Arial" w:cs="Arial"/>
          <w:b w:val="false"/>
          <w:szCs w:val="24"/>
        </w:rPr>
        <w:t xml:space="preserve">28. veljače 2023., 3. ožujka 2023., 9. ožujka 2023., 15. ožujka 2023., </w:t>
      </w:r>
      <w:r w:rsidR="00366F12">
        <w:rPr>
          <w:rFonts w:ascii="Arial" w:hAnsi="Arial" w:cs="Arial"/>
          <w:b w:val="false"/>
          <w:szCs w:val="24"/>
        </w:rPr>
        <w:t xml:space="preserve">16. ožujka 2023., 17. ožujka 2023. i 21. ožujka 2023., </w:t>
      </w:r>
      <w:r w:rsidR="00E36065">
        <w:rPr>
          <w:rFonts w:ascii="Arial" w:hAnsi="Arial" w:cs="Arial"/>
          <w:b w:val="false"/>
          <w:szCs w:val="24"/>
        </w:rPr>
        <w:t xml:space="preserve"> te tablicu osporenih tražbina </w:t>
      </w:r>
      <w:r w:rsidR="00E23A4C">
        <w:rPr>
          <w:rFonts w:ascii="Arial" w:hAnsi="Arial" w:cs="Arial"/>
          <w:b w:val="false"/>
          <w:szCs w:val="24"/>
        </w:rPr>
        <w:t>27. veljače 2023</w:t>
      </w:r>
      <w:r w:rsidR="00E36065">
        <w:rPr>
          <w:rFonts w:ascii="Arial" w:hAnsi="Arial" w:cs="Arial"/>
          <w:b w:val="false"/>
          <w:szCs w:val="24"/>
        </w:rPr>
        <w:t>.</w:t>
      </w:r>
    </w:p>
    <w:p w:rsidRPr="00312F45" w:rsidR="00896318" w:rsidP="00896318" w:rsidRDefault="00896318" w14:paraId="2333FD19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896318" w:rsidRDefault="00896318" w14:paraId="1C815B13" w14:textId="3383B563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Sud prisutne upoznaje da se tražbine vjerovnika smatraju utvrđenim ako ih nije osporio dužnik, povjerenik, a niti drugi vjerovnici, sve sukladno odredbi čl. 47. SZ-a, a ukoliko je došlo do osporavanja, sud na parnicu radi utvrđenja tražbina odnosno osnovanosti osporavanja upućuje onu osobu, kako je to propisano odredbom čl. 48., 49. i 50. st. 3. SZ-a.</w:t>
      </w:r>
    </w:p>
    <w:p w:rsidRPr="00312F45" w:rsidR="00896318" w:rsidP="00896318" w:rsidRDefault="00896318" w14:paraId="298F9F77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896318" w:rsidRDefault="00896318" w14:paraId="05E552DE" w14:textId="6F4123A7">
      <w:pPr>
        <w:pStyle w:val="Tijeloteksta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  <w:t xml:space="preserve">U ovom konkretnom slučaju prijavljene tražbine dužnikovih vjerovnika osporavali su, prema priloženoj tablici koja je sastavni dio ovog </w:t>
      </w:r>
      <w:r w:rsidR="00E733DF">
        <w:rPr>
          <w:rFonts w:ascii="Arial" w:hAnsi="Arial" w:cs="Arial"/>
          <w:szCs w:val="24"/>
        </w:rPr>
        <w:t xml:space="preserve">zapisnika, </w:t>
      </w:r>
      <w:r w:rsidR="0021548E">
        <w:rPr>
          <w:rFonts w:ascii="Arial" w:hAnsi="Arial" w:cs="Arial"/>
          <w:szCs w:val="24"/>
        </w:rPr>
        <w:t xml:space="preserve">dužnik i povjerenik, dok vjerovnici nisu u zakonskom roku osporavali tražbine. </w:t>
      </w:r>
    </w:p>
    <w:p w:rsidRPr="00312F45" w:rsidR="00896318" w:rsidP="00896318" w:rsidRDefault="00896318" w14:paraId="49A8B413" w14:textId="77777777">
      <w:pPr>
        <w:pStyle w:val="Tijeloteksta"/>
        <w:rPr>
          <w:rFonts w:ascii="Arial" w:hAnsi="Arial" w:cs="Arial"/>
          <w:szCs w:val="24"/>
        </w:rPr>
      </w:pPr>
    </w:p>
    <w:p w:rsidR="00FC684D" w:rsidP="00896318" w:rsidRDefault="00896318" w14:paraId="68111F8B" w14:textId="3C075ACF">
      <w:pPr>
        <w:pStyle w:val="Tijeloteksta"/>
        <w:ind w:firstLine="708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Temeljem čl. 42. SZ-a vjerovnik može osporiti prijavljenu tražbinu drugog vjerovnika u roku za osporavanje, a ako je osporavanje tražbine podneseno nakon isteka roka za osporavanje, sud će to odbaciti rješenjem.</w:t>
      </w:r>
      <w:r w:rsidR="00FC684D">
        <w:rPr>
          <w:rFonts w:ascii="Arial" w:hAnsi="Arial" w:cs="Arial"/>
          <w:szCs w:val="24"/>
        </w:rPr>
        <w:t xml:space="preserve"> </w:t>
      </w:r>
    </w:p>
    <w:p w:rsidR="000D1896" w:rsidP="00896318" w:rsidRDefault="000D1896" w14:paraId="01339038" w14:textId="427954F8">
      <w:pPr>
        <w:pStyle w:val="Tijeloteksta"/>
        <w:ind w:firstLine="708"/>
        <w:rPr>
          <w:rFonts w:ascii="Arial" w:hAnsi="Arial" w:cs="Arial"/>
          <w:szCs w:val="24"/>
        </w:rPr>
      </w:pPr>
    </w:p>
    <w:p w:rsidRPr="00D92DF8" w:rsidR="000D1896" w:rsidP="00896318" w:rsidRDefault="00D92DF8" w14:paraId="43BD8828" w14:textId="037EDFBB">
      <w:pPr>
        <w:pStyle w:val="Tijeloteksta"/>
        <w:ind w:firstLine="708"/>
        <w:rPr>
          <w:rFonts w:ascii="Arial" w:hAnsi="Arial" w:cs="Arial"/>
          <w:szCs w:val="24"/>
        </w:rPr>
      </w:pPr>
      <w:r w:rsidRPr="00D92DF8">
        <w:rPr>
          <w:rFonts w:ascii="Arial" w:hAnsi="Arial" w:cs="Arial"/>
          <w:szCs w:val="24"/>
        </w:rPr>
        <w:t xml:space="preserve">Nema tražbina osporenih od drugih vjerovnika. </w:t>
      </w:r>
    </w:p>
    <w:p w:rsidR="008253DB" w:rsidP="00896318" w:rsidRDefault="008253DB" w14:paraId="5BA2D342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652A99" w:rsidR="00896318" w:rsidP="00896318" w:rsidRDefault="000D1896" w14:paraId="49AA33B8" w14:textId="77F4E150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ab/>
      </w:r>
    </w:p>
    <w:p w:rsidRPr="00312F45" w:rsidR="00896318" w:rsidP="00896318" w:rsidRDefault="00896318" w14:paraId="218EF5DC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Sukladno odredbi čl. 46. st. 4., SZ-a tražbine koje je osporio dužnik moraju se posebno raspraviti, a sukladno odredbi čl. 46. SZ-a osporene se tražbine mogu naknadno i priznati (dok nije moguća obrnuta situacija, da se priznate tražbine naknadno osporavaju).</w:t>
      </w:r>
    </w:p>
    <w:p w:rsidRPr="00312F45" w:rsidR="00896318" w:rsidP="00896318" w:rsidRDefault="00896318" w14:paraId="047AAE80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5B515A" w:rsidRDefault="00896318" w14:paraId="7185131A" w14:textId="43FF087F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Razlučna i izlučna prava, nisu predmet ispitivanja (čl. 46. st. 3. SZ-a), a razlučnih vjerovnik</w:t>
      </w:r>
      <w:r>
        <w:rPr>
          <w:rFonts w:ascii="Arial" w:hAnsi="Arial" w:cs="Arial"/>
          <w:szCs w:val="24"/>
        </w:rPr>
        <w:t xml:space="preserve">a, prema izvješću povjerenika </w:t>
      </w:r>
      <w:r w:rsidR="007D70AA">
        <w:rPr>
          <w:rFonts w:ascii="Arial" w:hAnsi="Arial" w:cs="Arial"/>
          <w:szCs w:val="24"/>
        </w:rPr>
        <w:t>ima</w:t>
      </w:r>
      <w:r w:rsidRPr="00312F45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dok ima</w:t>
      </w:r>
      <w:r w:rsidR="007D70AA">
        <w:rPr>
          <w:rFonts w:ascii="Arial" w:hAnsi="Arial" w:cs="Arial"/>
          <w:szCs w:val="24"/>
        </w:rPr>
        <w:t xml:space="preserve"> i</w:t>
      </w:r>
      <w:r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izlučnih vjerovnika. </w:t>
      </w:r>
      <w:r w:rsidR="0008342E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</w:t>
      </w:r>
    </w:p>
    <w:p w:rsidRPr="00312F45" w:rsidR="00896318" w:rsidP="00896318" w:rsidRDefault="00896318" w14:paraId="193ACBE7" w14:textId="77777777">
      <w:pPr>
        <w:pStyle w:val="Tijeloteksta"/>
        <w:rPr>
          <w:rFonts w:ascii="Arial" w:hAnsi="Arial" w:cs="Arial"/>
          <w:szCs w:val="24"/>
        </w:rPr>
      </w:pPr>
    </w:p>
    <w:p w:rsidRPr="00312F45" w:rsidR="00896318" w:rsidP="00896318" w:rsidRDefault="00896318" w14:paraId="7FAD0F57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Pr="00312F45" w:rsidR="00896318" w:rsidP="00896318" w:rsidRDefault="00896318" w14:paraId="2D32862D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312F45">
        <w:rPr>
          <w:rFonts w:ascii="Arial" w:hAnsi="Arial" w:cs="Arial"/>
          <w:b/>
          <w:szCs w:val="24"/>
        </w:rPr>
        <w:tab/>
        <w:t xml:space="preserve">  </w:t>
      </w:r>
    </w:p>
    <w:p w:rsidR="00896318" w:rsidP="00896318" w:rsidRDefault="00896318" w14:paraId="065232B6" w14:textId="22FDB010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lastRenderedPageBreak/>
        <w:t xml:space="preserve"> </w:t>
      </w:r>
      <w:r w:rsidRPr="00312F45">
        <w:rPr>
          <w:rFonts w:ascii="Arial" w:hAnsi="Arial" w:cs="Arial"/>
          <w:b/>
          <w:szCs w:val="24"/>
        </w:rPr>
        <w:tab/>
      </w:r>
      <w:r w:rsidR="004C5037">
        <w:rPr>
          <w:rFonts w:ascii="Arial" w:hAnsi="Arial" w:cs="Arial"/>
          <w:szCs w:val="24"/>
        </w:rPr>
        <w:t xml:space="preserve">Sud upozorava vjerovnike na izmijenjene odredbe čl. 39 SZ-a </w:t>
      </w:r>
      <w:r w:rsidR="000A2576">
        <w:rPr>
          <w:rFonts w:ascii="Arial" w:hAnsi="Arial" w:cs="Arial"/>
          <w:szCs w:val="24"/>
        </w:rPr>
        <w:t xml:space="preserve">po kojem vjerovnici na koje predstečajni postupak utječe mogu svoje tražbine prema dužniku ostvarivati samo u predstečajnom postupku, a što znači da nema predmnijevanih tražbina vjerovnika. </w:t>
      </w:r>
    </w:p>
    <w:p w:rsidR="00966D3F" w:rsidP="00966D3F" w:rsidRDefault="00966D3F" w14:paraId="588B8CFD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0C51B2" w:rsidP="00106CB7" w:rsidRDefault="003F27DA" w14:paraId="38623342" w14:textId="465BB9B2">
      <w:pPr>
        <w:ind w:firstLine="708"/>
        <w:rPr>
          <w:rFonts w:ascii="Arial" w:hAnsi="Arial" w:cs="Arial"/>
          <w:szCs w:val="24"/>
        </w:rPr>
      </w:pPr>
      <w:r w:rsidRPr="009D64AC">
        <w:rPr>
          <w:rFonts w:ascii="Arial" w:hAnsi="Arial" w:cs="Arial"/>
        </w:rPr>
        <w:t>Utvrđuje se da niže navedene prijave tražbina nije osporio dužnik, povjerenik ili vjerovnik te se temeljem članka 47. SZ-a utvrđenim smatraju slijedeće tražbine:</w:t>
      </w:r>
      <w:r w:rsidR="00106CB7">
        <w:rPr>
          <w:rFonts w:ascii="Arial" w:hAnsi="Arial" w:cs="Arial"/>
          <w:szCs w:val="24"/>
        </w:rPr>
        <w:t xml:space="preserve"> </w:t>
      </w:r>
    </w:p>
    <w:p w:rsidR="00B778DF" w:rsidP="00966D3F" w:rsidRDefault="00CA0B46" w14:paraId="4DAA2396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</w:p>
    <w:tbl>
      <w:tblPr>
        <w:tblW w:w="5000" w:type="pct"/>
        <w:jc w:val="center"/>
        <w:tblLook w:firstRow="1" w:lastRow="0" w:firstColumn="1" w:lastColumn="0" w:noHBand="0" w:noVBand="1" w:val="04A0"/>
      </w:tblPr>
      <w:tblGrid>
        <w:gridCol w:w="763"/>
        <w:gridCol w:w="1252"/>
        <w:gridCol w:w="952"/>
        <w:gridCol w:w="1319"/>
        <w:gridCol w:w="860"/>
        <w:gridCol w:w="860"/>
        <w:gridCol w:w="933"/>
        <w:gridCol w:w="933"/>
        <w:gridCol w:w="1326"/>
        <w:gridCol w:w="1044"/>
        <w:gridCol w:w="982"/>
        <w:gridCol w:w="1688"/>
        <w:gridCol w:w="1080"/>
      </w:tblGrid>
      <w:tr w:rsidRPr="004F71AB" w:rsidR="00875A0A" w:rsidTr="00875A0A" w14:paraId="6E5A54E6" w14:textId="77777777">
        <w:trPr>
          <w:trHeight w:val="1136"/>
          <w:jc w:val="center"/>
        </w:trPr>
        <w:tc>
          <w:tcPr>
            <w:tcW w:w="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2413F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  <w:t>Redni broj prijavljene tražbine</w:t>
            </w:r>
          </w:p>
        </w:tc>
        <w:tc>
          <w:tcPr>
            <w:tcW w:w="45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A1E1E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  <w:t>Ime i prezime / Naziv vjerovnika</w:t>
            </w:r>
          </w:p>
        </w:tc>
        <w:tc>
          <w:tcPr>
            <w:tcW w:w="34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8BC5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  <w:t>OIB vjerovnika</w:t>
            </w:r>
          </w:p>
        </w:tc>
        <w:tc>
          <w:tcPr>
            <w:tcW w:w="48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12E3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  <w:t>Adresa vjerovnika</w:t>
            </w:r>
          </w:p>
        </w:tc>
        <w:tc>
          <w:tcPr>
            <w:tcW w:w="28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B181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  <w:t>IZNOS OBVEZE PREMA IZVJEŠĆU DUŽNIKA (EUR)</w:t>
            </w:r>
          </w:p>
        </w:tc>
        <w:tc>
          <w:tcPr>
            <w:tcW w:w="31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CC2EC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  <w:t>IZNOS OBVEZE PREMA IZVJEŠĆU DUŽNIKA (HRK)</w:t>
            </w:r>
          </w:p>
        </w:tc>
        <w:tc>
          <w:tcPr>
            <w:tcW w:w="34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D0885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  <w:t>IZNOS TRAŽBINE PREMA PRIJAVI VJEROVNIKA (EUR)</w:t>
            </w:r>
          </w:p>
        </w:tc>
        <w:tc>
          <w:tcPr>
            <w:tcW w:w="34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EF04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  <w:t>IZNOS TRAŽBINE PREMA PRIJAVI VJEROVNIKA (HRK)</w:t>
            </w:r>
          </w:p>
        </w:tc>
        <w:tc>
          <w:tcPr>
            <w:tcW w:w="4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E8DD7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  <w:t>OVRŠNA ISPRAVA (DA/NE)</w:t>
            </w:r>
          </w:p>
        </w:tc>
        <w:tc>
          <w:tcPr>
            <w:tcW w:w="31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2962F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  <w:t>UTVRĐENI IZNOS TRAŽBINE (EUR)</w:t>
            </w:r>
          </w:p>
        </w:tc>
        <w:tc>
          <w:tcPr>
            <w:tcW w:w="33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6B69B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  <w:t>UTVRĐENI IZNOS TRAŽBINE (HRK)</w:t>
            </w:r>
          </w:p>
        </w:tc>
        <w:tc>
          <w:tcPr>
            <w:tcW w:w="62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74BD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  <w:t>PRAVNA OSNOVA</w:t>
            </w:r>
          </w:p>
        </w:tc>
        <w:tc>
          <w:tcPr>
            <w:tcW w:w="39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7882E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  <w:t>Predmet na kojem postoji razlučno/izlučno pravo</w:t>
            </w:r>
          </w:p>
        </w:tc>
      </w:tr>
      <w:tr w:rsidRPr="004F71AB" w:rsidR="00875A0A" w:rsidTr="00875A0A" w14:paraId="13A91C6D" w14:textId="77777777">
        <w:trPr>
          <w:trHeight w:val="94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A77E8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52514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ABB 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81F8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73301344150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716D2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ULICA GRADA VUKOVARA 284,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9D5F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29.679,05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D54BA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223.616,81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67D40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31.824,25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E27C32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239.779,79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675BA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(230.030,69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D80C7D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31.824,25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7E9E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239.779,79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49E09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Ponude, obračun zateznih kamata na </w:t>
            </w:r>
          </w:p>
          <w:p w:rsidR="00B778DF" w:rsidP="00B778DF" w:rsidRDefault="00B778DF" w14:paraId="1DEB62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otvorene račune na</w:t>
            </w:r>
          </w:p>
          <w:p w:rsidRPr="004F71AB" w:rsidR="00B778DF" w:rsidP="00B778DF" w:rsidRDefault="00B778DF" w14:paraId="6A29F9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dan 05.12.022, izvod </w:t>
            </w:r>
          </w:p>
          <w:p w:rsidR="00B778DF" w:rsidP="00B778DF" w:rsidRDefault="00B778DF" w14:paraId="675D5F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otvorenih stavaka iz poslo</w:t>
            </w:r>
          </w:p>
          <w:p w:rsidRPr="004F71AB" w:rsidR="00B778DF" w:rsidP="00B778DF" w:rsidRDefault="00B778DF" w14:paraId="042F68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vnih knjiga vjerovnika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9C8B3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E9F5871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B42D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04B38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ACO GRAĐEVINSKI ELEMENTI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B9B6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25074288719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9B69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RADNIČKA CESTA 177,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1EB5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42.613,16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D35D8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321.068,84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5C568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15.056,32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13A09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113.441,85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A9978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 do 600.000,00)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A3E0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15.056,32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5E41C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113.441,85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1B334D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Nepodmireni dospjeli r</w:t>
            </w:r>
          </w:p>
          <w:p w:rsidRPr="004F71AB" w:rsidR="00B778DF" w:rsidP="00B778DF" w:rsidRDefault="00B778DF" w14:paraId="1A1E04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ačuni ( RN-22-02330,</w:t>
            </w:r>
          </w:p>
          <w:p w:rsidRPr="004F71AB" w:rsidR="00B778DF" w:rsidP="00B778DF" w:rsidRDefault="00B778DF" w14:paraId="0CA2FD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22-02331, 22-03508: 22-03510)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3F37A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807D9D8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2108E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2D93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ADRIATIC OSIGURANJE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90B5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94472454976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D9B56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LISTOPADSKA 2, 10020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64CF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7.120,16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754B5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53.646,81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FD7B6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6.705,77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71BC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50.524,64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349A4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B37F2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6.705,77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63CC3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50.524,64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9DA5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iz poslovnih knjiga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9F285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AA81323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3CEE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C9CB6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AEKS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0925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64811851682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F513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OMLADINSKA 45, 10310 IVANIĆ GRAD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EEDF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AF866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67D91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795,63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3A2C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5.994,68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4CED0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D3266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795,63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9B91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5.994,68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82556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Racunbr. 681/PJ1/1 od 26.9.2022.,</w:t>
            </w:r>
          </w:p>
          <w:p w:rsidRPr="004F71AB" w:rsidR="00B778DF" w:rsidP="00B778DF" w:rsidRDefault="00B778DF" w14:paraId="4B6368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račun br. 823/PJ1/1 od 7.11.2022.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FA226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4D2F86D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F2F7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17C9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ALARM AUTOMATIKA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A204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30532290707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9C94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DRAŽICE ZAMET 123/C, 51000 RIJEKA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F1A2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67.413,86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02CD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507.929,72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98A0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75.744,65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75967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570.698,04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BD2C2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(500.000,00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6C2B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75.744,65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3D7E8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570.698,04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0053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otvorene stavke, 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0854C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43F6244" w14:textId="77777777">
        <w:trPr>
          <w:trHeight w:val="75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C9131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328A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ALEDAR D.O.O. 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2FC33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67524931877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48E6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SVIBOVSKA 5, 10361 SESVETSKI KRALJEVAC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BB66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3.218,53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6612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24.250,00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E5D5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3.317,88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D440F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24.998,57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71CAC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202AD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3.317,88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C4C6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24.998,57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26F2BA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 br. 23-1-1 od </w:t>
            </w:r>
          </w:p>
          <w:p w:rsidRPr="004F71AB" w:rsidR="00B778DF" w:rsidP="00B778DF" w:rsidRDefault="00B778DF" w14:paraId="48F92F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31.5.2022., IOS, 1</w:t>
            </w:r>
          </w:p>
          <w:p w:rsidR="00B778DF" w:rsidP="00B778DF" w:rsidRDefault="00B778DF" w14:paraId="1AB227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5.11.2022.,Obračun za</w:t>
            </w:r>
          </w:p>
          <w:p w:rsidRPr="004F71AB" w:rsidR="00B778DF" w:rsidP="00B778DF" w:rsidRDefault="00B778DF" w14:paraId="3F9664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teznih kamata od 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15.11.2022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797C3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C3A80CD" w14:textId="77777777">
        <w:trPr>
          <w:trHeight w:val="94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A9BF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336A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ALFA GRADNJA, OBRT ZA ZAVRŠNE RADOVE,  VL. IVAN OLUJIĆ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9B57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97096370831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6C44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ZAGREBČKA 170A, 35000 SLAVONSKI BROD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8118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8.757,90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8C4E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65.986,40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BCC7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10.517,52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46AD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79.244,24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58337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F2F4D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10.517,52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4A6DF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79.244,24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50C7C9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broj 059/01/1 od 31</w:t>
            </w:r>
          </w:p>
          <w:p w:rsidRPr="004F71AB" w:rsidR="00B778DF" w:rsidP="00B778DF" w:rsidRDefault="00B778DF" w14:paraId="1B89C37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. kolovoza 2022., </w:t>
            </w:r>
          </w:p>
          <w:p w:rsidR="00B778DF" w:rsidP="00B778DF" w:rsidRDefault="00B778DF" w14:paraId="0F1C53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broj 063/01/1 od 13.</w:t>
            </w:r>
          </w:p>
          <w:p w:rsidRPr="004F71AB" w:rsidR="00B778DF" w:rsidP="00B778DF" w:rsidRDefault="00B778DF" w14:paraId="4CC768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rujna2022., Račun </w:t>
            </w:r>
          </w:p>
          <w:p w:rsidRPr="004F71AB" w:rsidR="00B778DF" w:rsidP="00B778DF" w:rsidRDefault="00B778DF" w14:paraId="19138E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broj 068/01/1 od 23. rujna2022.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E49B1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9FB5FC5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6BED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21.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68118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ANTARES REVIZIJA D.O.O. 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907B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52011850372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DDF3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ULICA VJEKOSLAVA HEINZELA 62 A,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3CF88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9.954,21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B313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75.000,00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F365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9.954,21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79A71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75.000,00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B0874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E6983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9.954,21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0D65B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75.000,00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7E31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 34/001/221, </w:t>
            </w:r>
          </w:p>
          <w:p w:rsidRPr="004F71AB" w:rsidR="00B778DF" w:rsidP="00B778DF" w:rsidRDefault="00B778DF" w14:paraId="563157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iz poslovnih knjiga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DED0C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A390EAD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B95D9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ECE107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APARTMANI CVJETNA VL. MAJA SLUGIĆ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25A1D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05666159076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61F90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CVJETNA 16, 51000 RIJEKA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E866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1.160,00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BC9E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8.740,00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0B927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1.429,42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FF7C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10.770,00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265C7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59AFA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1.429,42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818A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10.770,00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5B5EB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kopije računa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F1B6D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2F82D94" w14:textId="77777777">
        <w:trPr>
          <w:trHeight w:val="53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F4D1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2250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AQUACHEM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71C8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17436320396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359D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INDUSTRIJSKA CESTA 12, 10310 IVANIĆ GRAD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2ED5C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6F985A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8A2A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653,27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7BCC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4.922,05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0716D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79F3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653,27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8792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4.922,05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172B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otvorenih stavki</w:t>
            </w:r>
          </w:p>
          <w:p w:rsidRPr="004F71AB" w:rsidR="00B778DF" w:rsidP="00B778DF" w:rsidRDefault="00B778DF" w14:paraId="2ADA3E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na dan 16.11.2022.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193ED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5C1D12F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F98E6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D83D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AQUA -INVEST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FAD50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35253134835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6F676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RIM 65D, 10000 ZAGREB,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2531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101.064,49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D997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761.470,39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858B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93.636,57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94827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705.504,77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01E1E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(1.000.000,00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E7A5A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23.690,40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6EC13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178.495,32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9A621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Izvadak poslovnih knjiga, </w:t>
            </w:r>
          </w:p>
          <w:p w:rsidRPr="004F71AB" w:rsidR="00B778DF" w:rsidP="00B778DF" w:rsidRDefault="00B778DF" w14:paraId="156A3B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stavaka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768AD0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8CECB7F" w14:textId="77777777">
        <w:trPr>
          <w:trHeight w:val="623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82DF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2C138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AQUA-PROMET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9A073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40916157895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86F39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MIRAMARSKA 34,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33A935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73.579,31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3405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554.383,31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B706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104.856,35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8CF1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790.040,16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52979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(1.000.000,00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186F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104.856,35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72E3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790.040,16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18A6E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stavki,</w:t>
            </w:r>
          </w:p>
          <w:p w:rsidRPr="004F71AB" w:rsidR="00B778DF" w:rsidP="00B778DF" w:rsidRDefault="00B778DF" w14:paraId="16B5DA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računi i otpremnice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97E2E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3CCAE42" w14:textId="77777777">
        <w:trPr>
          <w:trHeight w:val="472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61A3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BCC4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ARHITEKTURA ĆURČIJA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0D481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69810822067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8BC6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LJUDEVITA GAJA 40,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45B6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4.049,37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7728B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30.510,00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62A5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4.443,51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661E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33.479,62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AB3F9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58288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4.443,51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BBCB4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33.479,62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677B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br. 13/2021-1-1, r</w:t>
            </w:r>
          </w:p>
          <w:p w:rsidRPr="004F71AB" w:rsidR="00B778DF" w:rsidP="00B778DF" w:rsidRDefault="00B778DF" w14:paraId="4A00C9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ačun br. 14/2021-1-1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B31E2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11D6997" w14:textId="77777777">
        <w:trPr>
          <w:trHeight w:val="550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E4609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FF764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ASSA ABLOY CROATIA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0D54E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13933798090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39B2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PAKRAČKA ULICA 6, 43000 BJELOVAR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A81A1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11.403,54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A1422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85.920,00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867F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12.229,94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FC741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92.146,48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A1818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9745C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12.229,94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1EDF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92.146,48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6D0EF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stavaka od</w:t>
            </w:r>
          </w:p>
          <w:p w:rsidRPr="004F71AB" w:rsidR="00B778DF" w:rsidP="00B778DF" w:rsidRDefault="00B778DF" w14:paraId="01E3FB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13.09.2022.,</w:t>
            </w:r>
          </w:p>
          <w:p w:rsidR="00B778DF" w:rsidP="00B778DF" w:rsidRDefault="00B778DF" w14:paraId="2231CC2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ponuda SQB010420</w:t>
            </w:r>
          </w:p>
          <w:p w:rsidRPr="004F71AB" w:rsidR="00B778DF" w:rsidP="00B778DF" w:rsidRDefault="00B778DF" w14:paraId="6B7103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od 21.01.2021., </w:t>
            </w:r>
          </w:p>
          <w:p w:rsidR="00B778DF" w:rsidP="00B778DF" w:rsidRDefault="00B778DF" w14:paraId="698E09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otpremnica 1170000096</w:t>
            </w:r>
          </w:p>
          <w:p w:rsidRPr="004F71AB" w:rsidR="00B778DF" w:rsidP="00B778DF" w:rsidRDefault="00B778DF" w14:paraId="0918B4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61 od 23.04.2021.</w:t>
            </w:r>
          </w:p>
          <w:p w:rsidRPr="004F71AB" w:rsidR="00B778DF" w:rsidP="00B778DF" w:rsidRDefault="00B778DF" w14:paraId="13E218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 računi, ponude, 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3DD6F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D220738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68A0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8DA40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ATTERO TIM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E1A8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35882567377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13EB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VUKOMEREC 45,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24607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7.364,36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AC9C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55.486,78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EB41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7.722,02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4A9C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58.181,56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C5E91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0A62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7.722,02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07068D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58.181,56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72D2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6FDAE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D96F519" w14:textId="77777777">
        <w:trPr>
          <w:trHeight w:val="425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D7BE5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17D1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AUDAX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C352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57716585491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4E3D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ULICA JOSIPA BANA JELAČIĆA 25 B, 21204 DUGOPOLJE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9975C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3.396,47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EBE0B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25.590,68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BD12F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6.895,00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09C0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51.950,39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82451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450AB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6.895,00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DCB3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51.950,39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D41E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Ugovori, računi, izvod otvorenih </w:t>
            </w:r>
          </w:p>
          <w:p w:rsidRPr="004F71AB" w:rsidR="00B778DF" w:rsidP="00B778DF" w:rsidRDefault="00B778DF" w14:paraId="0AA690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stavki od 07.12.2022. godine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2FC8C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D2919DD" w14:textId="77777777">
        <w:trPr>
          <w:trHeight w:val="692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34570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E7EC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AUTODIAGNOSTIK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1706A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75580387954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0AA7B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DON FRANE BULIĆA 2,  43000 BJELOVAR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75EA5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4F0AB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FB39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223,92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EB09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1.687,16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AE1E8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AF1F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223,92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4B163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1.687,16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4F9F86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trošak ovrha javnog</w:t>
            </w:r>
          </w:p>
          <w:p w:rsidRPr="004F71AB" w:rsidR="00B778DF" w:rsidP="00B778DF" w:rsidRDefault="00B778DF" w14:paraId="35E8A3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bilježnika, obračun</w:t>
            </w:r>
          </w:p>
          <w:p w:rsidRPr="004F71AB" w:rsidR="00B778DF" w:rsidP="00B778DF" w:rsidRDefault="00B778DF" w14:paraId="38C25E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kamata za zakašljelo plačanje, r</w:t>
            </w:r>
          </w:p>
          <w:p w:rsidRPr="004F71AB" w:rsidR="00B778DF" w:rsidP="00B778DF" w:rsidRDefault="00B778DF" w14:paraId="13AED3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ačun br. 3/001/4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50007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757463B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D221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5C33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AUTOFLOTA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21FD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96788157124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FDB4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ULICA LJUDEVITA POSAVSKOG 43, 10360 SESVETE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009A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4231C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1F8E1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140.500,97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F32B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1.058.604,53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2E36D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(6.150.000,00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FBED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140.500,97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C091D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1.058.604,53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6A7A1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iz poslovnih knjiha od</w:t>
            </w:r>
          </w:p>
          <w:p w:rsidRPr="004F71AB" w:rsidR="00B778DF" w:rsidP="00B778DF" w:rsidRDefault="00B778DF" w14:paraId="27E5AE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dana 30.11.2022. godine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16AC0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77BE97F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A2E41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B9436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AUTO GRIFON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0ED0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36117467723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36FB4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KOLEDOVČINA 8,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7738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147,87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B4A2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1.114,14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BC9C5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168,28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6AEE0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1.267,93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DEFAD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EBDC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168,28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780A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1.267,93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3D369F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račun, izvod otvorenih</w:t>
            </w:r>
          </w:p>
          <w:p w:rsidRPr="004F71AB" w:rsidR="00B778DF" w:rsidP="00B778DF" w:rsidRDefault="00B778DF" w14:paraId="7389EA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stavki, obraču</w:t>
            </w:r>
          </w:p>
          <w:p w:rsidRPr="004F71AB" w:rsidR="00B778DF" w:rsidP="00B778DF" w:rsidRDefault="00B778DF" w14:paraId="0CEA53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 zakonskih zateznih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49FF4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9CB9E36" w14:textId="77777777">
        <w:trPr>
          <w:trHeight w:val="654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B97E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65.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45847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AVM d.o.o. 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F76C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97235877651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1C58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KRALJA DMITRA ZVONIMIRA 16, 35420 STARO PETROVO SELO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7F3A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6.585,13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00548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49.615,64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BD45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6.834,04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3272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51.491,08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F54A5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(51.491,08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D5D69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6.834,04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A168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51.491,08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240B5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3/1/1 od 31.05.2022.</w:t>
            </w:r>
          </w:p>
          <w:p w:rsidRPr="004F71AB" w:rsidR="00B778DF" w:rsidP="00B778DF" w:rsidRDefault="00B778DF" w14:paraId="176DF0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 izvod otvorenih stavki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FADCE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8E1659D" w14:textId="77777777">
        <w:trPr>
          <w:trHeight w:val="1325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8186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06A4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BAČELIĆ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8E394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62969535840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C0417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AV. V.HOLJEVCA 54, 10010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9BCE7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62.008,07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4D78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467.199,83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2650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53.834,13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6E1B43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405.613,26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BCA88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(397.199,83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EFFC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53.834,13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8B163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405.613,26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483CB5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IZVOD IZ POSLOVNIH </w:t>
            </w:r>
          </w:p>
          <w:p w:rsidRPr="004F71AB" w:rsidR="00B778DF" w:rsidP="00B778DF" w:rsidRDefault="00B778DF" w14:paraId="5BFD999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KNJIGA NA DAN 27.</w:t>
            </w:r>
          </w:p>
          <w:p w:rsidR="00B778DF" w:rsidP="00B778DF" w:rsidRDefault="00B778DF" w14:paraId="2AF91C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10.2022. gdje ie vidlji</w:t>
            </w:r>
          </w:p>
          <w:p w:rsidR="00B778DF" w:rsidP="00B778DF" w:rsidRDefault="00B778DF" w14:paraId="31CEF4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 iznos glavnice od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397.199.83 kuna, obra</w:t>
            </w:r>
          </w:p>
          <w:p w:rsidRPr="004F71AB" w:rsidR="00B778DF" w:rsidP="00B778DF" w:rsidRDefault="00B778DF" w14:paraId="6B8FDE3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čun kamata na dan</w:t>
            </w:r>
          </w:p>
          <w:p w:rsidR="00B778DF" w:rsidP="00B778DF" w:rsidRDefault="00B778DF" w14:paraId="094C98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15. 71.2022. u iznos</w:t>
            </w:r>
          </w:p>
          <w:p w:rsidRPr="004F71AB" w:rsidR="00B778DF" w:rsidP="00B778DF" w:rsidRDefault="00B778DF" w14:paraId="5A8373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 8.413.43 kuna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FF083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B9B09C0" w14:textId="77777777">
        <w:trPr>
          <w:trHeight w:val="55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041F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3F78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BAGARIĆ ALATI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F511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25436845704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B23A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CETINSKA 28, 21311 STOBREČ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72D2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3.769,80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00118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28.403,59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08E3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4.121,20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10E0E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31.051,20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3542D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5306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4.121,20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2E38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31.051,20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4792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Rješenje o ovrsi O</w:t>
            </w:r>
          </w:p>
          <w:p w:rsidRPr="004F71AB" w:rsidR="00B778DF" w:rsidP="00B778DF" w:rsidRDefault="00B778DF" w14:paraId="33BCF5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vrv-517/2022, 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31A1B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58A0A4D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D1EC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17D38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BEMING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DBD63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85887271562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B4C1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JOSIPA HAULIKA 20A, 43000 BJELOVAR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66E8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162,88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EABE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1.227,20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6941C4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261,67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0E2E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1.971,53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A0E78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3B0FA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261,67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CD452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1.971,53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86C35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A554D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6E97FB0" w14:textId="77777777">
        <w:trPr>
          <w:trHeight w:val="510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BA02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0513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BENUSSI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D04D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87971197112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544B0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FAŽANSKA CESTA 86, 52100 FAŽANA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72668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1.480,25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76DC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11.152,93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EEC6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1.577,36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4A82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11.884,65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99037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(11.152,93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B47C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1.577,36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1746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11.884,65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EE95D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otvorene stavke, račun</w:t>
            </w:r>
          </w:p>
          <w:p w:rsidRPr="004F71AB" w:rsidR="00B778DF" w:rsidP="00B778DF" w:rsidRDefault="00B778DF" w14:paraId="49A508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 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B4AFD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7D533BA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D4602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796A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BEOVIĆ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E9ED3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5609175775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13D9C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VATROGASNA 2, 10292 VUKOVO SELO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ADF9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2.536,14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53C0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19.108,58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FA8E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2.536,14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63E98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19.108,58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A646A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(19.108,58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589B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2.536,14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7434C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19.108,58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DF6C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računi,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555CE3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E4EFC71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2E4A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FE53C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BETAFENCE HRVATSKA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8583D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59681061297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4AE0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SAMOBORSKA CESTA 106,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90302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8.730,26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99331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65.778,11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EEF96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8.741,85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7770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65.865,49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92DAB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2B66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8.741,85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F788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65.865,49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A410B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otvorene</w:t>
            </w:r>
          </w:p>
          <w:p w:rsidRPr="004F71AB" w:rsidR="00B778DF" w:rsidP="00B778DF" w:rsidRDefault="00B778DF" w14:paraId="5C6557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stavke kupaca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6EBC7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0117D4D" w14:textId="77777777">
        <w:trPr>
          <w:trHeight w:val="74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7372B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A9F07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BETON - KUKEC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E0AF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24709901878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3BCF5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FRANJE JURINCA 2, 10310 IVANIĆ GRAD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1D01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41.552,76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D008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313.079,27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9F291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16.962,54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D650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127.804,23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DDB18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5892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16.962,54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EF33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127.804,23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14902E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narudžbenice</w:t>
            </w:r>
          </w:p>
          <w:p w:rsidRPr="004F71AB" w:rsidR="00B778DF" w:rsidP="00B778DF" w:rsidRDefault="00B778DF" w14:paraId="7A64E9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 ovjerene otpremnice, i</w:t>
            </w:r>
          </w:p>
          <w:p w:rsidRPr="004F71AB" w:rsidR="00B778DF" w:rsidP="00B778DF" w:rsidRDefault="00B778DF" w14:paraId="0C6578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zvod otvorenih stavki iz </w:t>
            </w:r>
          </w:p>
          <w:p w:rsidRPr="004F71AB" w:rsidR="00B778DF" w:rsidP="00B778DF" w:rsidRDefault="00B778DF" w14:paraId="2BD81A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poslovnih knjiga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C6F2C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B33B0E2" w14:textId="77777777">
        <w:trPr>
          <w:trHeight w:val="74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A00E3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1F52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BETON-LAB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A56D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60752261439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85E08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ZEMUNSKA 39,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A806E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4.377,04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1EFC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32.978,80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C5F7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5.361,41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4A37C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40.395,56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EE544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C7D41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5.361,41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C4062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40.395,56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4D22B9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Otvorene stavke za</w:t>
            </w:r>
          </w:p>
          <w:p w:rsidRPr="004F71AB" w:rsidR="00B778DF" w:rsidP="00B778DF" w:rsidRDefault="00B778DF" w14:paraId="484301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ključno s 31.10.2022., </w:t>
            </w:r>
          </w:p>
          <w:p w:rsidR="00B778DF" w:rsidP="00B778DF" w:rsidRDefault="00B778DF" w14:paraId="4D9A8E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obračun z</w:t>
            </w:r>
          </w:p>
          <w:p w:rsidRPr="004F71AB" w:rsidR="00B778DF" w:rsidP="00B778DF" w:rsidRDefault="00B778DF" w14:paraId="3D46D3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akonskih zateznik</w:t>
            </w:r>
          </w:p>
          <w:p w:rsidRPr="004F71AB" w:rsidR="00B778DF" w:rsidP="00B778DF" w:rsidRDefault="00B778DF" w14:paraId="613230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kamata, narudžbenice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D7C0E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D0815EB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15B5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E982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BIOKOVO COMMERCE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4051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91904453728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390DA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KARLOVAČKA CESTA 145A,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1B7D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1.688,17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AC59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12.719,54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E99E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974,79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635D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7.344,54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9FA92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DB4A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974,79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3CAB5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7.344,54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99B7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IZVADAK O</w:t>
            </w:r>
          </w:p>
          <w:p w:rsidRPr="004F71AB" w:rsidR="00B778DF" w:rsidP="00B778DF" w:rsidRDefault="00B778DF" w14:paraId="1E240D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TVORENIH STAVAKA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834CF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B6C3691" w14:textId="77777777">
        <w:trPr>
          <w:trHeight w:val="463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A3DC4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EB093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BK MONTAŽA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1182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80580557122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BF48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MEDARSKA 69,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65652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65.115,48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B826E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490.612,57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B8B5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65.115,48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1E4D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490.612,57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D9D20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F592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65.115,48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FBEF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490.612,57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E1BBC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Sporazum o obročnoj naplati,</w:t>
            </w:r>
          </w:p>
          <w:p w:rsidRPr="004F71AB" w:rsidR="00B778DF" w:rsidP="00B778DF" w:rsidRDefault="00B778DF" w14:paraId="0926C6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narudžbenica, 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F967D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887E7C6" w14:textId="77777777">
        <w:trPr>
          <w:trHeight w:val="606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7622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159F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BMD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8D25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79273112873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5F44C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DOBRODOLSKA 13A, 10361 SESVETE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357F5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1.490,15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76425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11.227,53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F0E6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33.664,35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FBF58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253.644,02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AA213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(500.000,00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6D731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33.664,35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9494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253.644,02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071518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otvorene sravke na dan </w:t>
            </w:r>
          </w:p>
          <w:p w:rsidRPr="004F71AB" w:rsidR="00B778DF" w:rsidP="00B778DF" w:rsidRDefault="00B778DF" w14:paraId="4F5346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16.11.2022., računi </w:t>
            </w:r>
          </w:p>
          <w:p w:rsidR="00B778DF" w:rsidP="00B778DF" w:rsidRDefault="00B778DF" w14:paraId="48C668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sa popratnom dokumentacijom</w:t>
            </w:r>
          </w:p>
          <w:p w:rsidRPr="004F71AB" w:rsidR="00B778DF" w:rsidP="00B778DF" w:rsidRDefault="00B778DF" w14:paraId="7EA81D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 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2775F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D901BE0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D358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F3D1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BOMARK AMBALAŽA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2B01A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26897480147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8E585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KUČANMAROFSKA ULICA 12, 42000 VARAŽDIN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4137A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2.185,26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01F6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16.464,81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6093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2.185,26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FB00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16.464,81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25903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E409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2.185,26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6444B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16.464,81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1C9F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otpremnice,</w:t>
            </w:r>
          </w:p>
          <w:p w:rsidRPr="004F71AB" w:rsidR="00B778DF" w:rsidP="00B778DF" w:rsidRDefault="00B778DF" w14:paraId="7624F1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otvorene stavke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250B7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605413F" w14:textId="77777777">
        <w:trPr>
          <w:trHeight w:val="94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C8A5B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93.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2D61F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BOSAK EMPLOYMENT D.O.O. 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94CB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64574691887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64546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ULICA JOSIPA SCHROTTA 25,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A9BC8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70.382,91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5617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530.300,00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D06A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149.967,62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96A5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1.129.931,05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E60E6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67A87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149.967,62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BF10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1.129.931,05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7DD666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Ugovor o ustupanju </w:t>
            </w:r>
          </w:p>
          <w:p w:rsidRPr="004F71AB" w:rsidR="00B778DF" w:rsidP="00B778DF" w:rsidRDefault="00B778DF" w14:paraId="252A49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deficitarne radne </w:t>
            </w:r>
          </w:p>
          <w:p w:rsidR="00B778DF" w:rsidP="00B778DF" w:rsidRDefault="00B778DF" w14:paraId="623F94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snage i riešenje o ovr</w:t>
            </w:r>
          </w:p>
          <w:p w:rsidRPr="004F71AB" w:rsidR="00B778DF" w:rsidP="00B778DF" w:rsidRDefault="00B778DF" w14:paraId="3C2A93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si posl. br. Ovrv-6360/2022.</w:t>
            </w:r>
          </w:p>
          <w:p w:rsidRPr="004F71AB" w:rsidR="00B778DF" w:rsidP="00B778DF" w:rsidRDefault="00B778DF" w14:paraId="486714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Općinski sud u Velikoi Gorici. </w:t>
            </w:r>
          </w:p>
          <w:p w:rsidRPr="004F71AB" w:rsidR="00B778DF" w:rsidP="00B778DF" w:rsidRDefault="00B778DF" w14:paraId="358EBE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Javni bilježnik Marko Jurlina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031EA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CD1B02F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2A4E9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9F99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BRATI RITOŠA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C2BD4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82487963656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DE497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ŠIME KURELIĆA 20/5, 52000 PAZIN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8584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21.898,03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E3559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164.990,69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C8CD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26.131,13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71CB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196.884,98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9A4FB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5315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24.455,52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37C3C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184.260,09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211E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izvod iz otvorenih stavki </w:t>
            </w:r>
          </w:p>
          <w:p w:rsidRPr="004F71AB" w:rsidR="00B778DF" w:rsidP="00B778DF" w:rsidRDefault="00B778DF" w14:paraId="71A947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na dan 29.11.2022.,</w:t>
            </w:r>
          </w:p>
          <w:p w:rsidR="00B778DF" w:rsidP="00B778DF" w:rsidRDefault="00B778DF" w14:paraId="0623C7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računi, obračun kamata</w:t>
            </w:r>
          </w:p>
          <w:p w:rsidRPr="004F71AB" w:rsidR="00B778DF" w:rsidP="00B778DF" w:rsidRDefault="00B778DF" w14:paraId="25A958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 preslika rješenja o ovrsi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CA6FA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299742F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360E1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6B211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C.I.A.K. AUTO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84B24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62595301902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C235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GORNJOSTUPNIČKA 96, 10255 GORNJI STUPNIK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97EE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31.866,25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DB84C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240.096,23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4C8C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32.934,05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BFFBD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248.141,57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92D1E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E5E8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32.934,05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22EC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248.141,57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C98E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otvorenih stavki,</w:t>
            </w:r>
          </w:p>
          <w:p w:rsidRPr="004F71AB" w:rsidR="00B778DF" w:rsidP="00B778DF" w:rsidRDefault="00B778DF" w14:paraId="4E63D6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računi, 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72B48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C4DD493" w14:textId="77777777">
        <w:trPr>
          <w:trHeight w:val="510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0AD8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20DE3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CIAK TOOLS D.O.O. 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AFA30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26004523816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194D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KOVINSKA 4,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4BE3F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A546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82D3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21.467,20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F84E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161.744,64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DF240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9F12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21.467,20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E8F2B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161.744,64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7972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izvod otvorenih stavki, </w:t>
            </w:r>
          </w:p>
          <w:p w:rsidRPr="004F71AB" w:rsidR="00B778DF" w:rsidP="00B778DF" w:rsidRDefault="00B778DF" w14:paraId="3F26FE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5EC7B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3F9D1F5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E0F6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53CF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CIAK TRUCK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5EF5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78969071801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0FC23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JELKOVEČKA ULICA  5, 10360 SESVETE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3DACD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94,99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1203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715,73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10A3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96,80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51AA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729,35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7125B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63C07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96,80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7E909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729,35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22B93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stavaka,</w:t>
            </w:r>
          </w:p>
          <w:p w:rsidRPr="004F71AB" w:rsidR="00B778DF" w:rsidP="00B778DF" w:rsidRDefault="00B778DF" w14:paraId="2CC30B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računi, 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19248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F22A2D3" w14:textId="77777777">
        <w:trPr>
          <w:trHeight w:val="510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F893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2E14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COMET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DCA2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48249084626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D49ED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VARAŽDINSKA 40C, 42220 NOVI MAROF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3BA9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9.268,43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F0BB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69.832,99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4BC3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10.794,63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6A5D1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81.332,14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2698B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628DD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10.794,63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BDEE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81.332,14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964E2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ugovor br.. 448/25.05.2012, </w:t>
            </w:r>
          </w:p>
          <w:p w:rsidRPr="004F71AB" w:rsidR="00B778DF" w:rsidP="00B778DF" w:rsidRDefault="00B778DF" w14:paraId="3E52D8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iz poslovnih knjiga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B3C9B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E0DFEEB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CD3B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6D254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COTRA 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03BF1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36080822108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6ABC9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IVANA SEVERA 17, 42000 VARAŽDIN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76252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188.502,83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213D4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1.420.274,55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D643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85.772,21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E4F5A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646.250,72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DB1C2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774A6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85.772,21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1314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646.250,72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3F4C3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FF2BB7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2D7BFB5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9F97C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39636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CP POWER TECHNIQUE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A6B3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22849165562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2E89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ULICA MATICE HRVATSKE 3, 21204 DUGOPOLJE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5B06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12.507,96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207E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94.241,22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9A880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13.219,63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044437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99.603,28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5DD0B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1088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13.219,63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5BCD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99.603,28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D548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stavki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654EB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5FC28C0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E275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FB5DA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CREDO CONCEPT D.O.O. u likvidaciji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8E04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22408447145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44F6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ZIVTOV TRG 10, 49210 ZABOK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C350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E1DE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1E08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32.088,32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F3EFC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241.769,48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E755A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22AC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32.088,32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4563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241.769,48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0D86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prijepis računa, dostavnica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6E97A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016A150" w14:textId="77777777">
        <w:trPr>
          <w:trHeight w:val="519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B43A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E311D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CROATIA - IMPEX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34EF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79211864347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2E79C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MARINIĆI 203, 51216 VIŠKOVO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A698B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717,52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1D19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5.406,14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D60FC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740,61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CD91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5.580,12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55361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D8AC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740,61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628B3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5.580,12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0831C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 otvorenih stavki, računi</w:t>
            </w:r>
          </w:p>
          <w:p w:rsidRPr="004F71AB" w:rsidR="00B778DF" w:rsidP="00B778DF" w:rsidRDefault="00B778DF" w14:paraId="70D67B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465/1/1, 518/1/1,540/1/1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F5D0F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C876643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F375A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8C0B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CROATIA TEHNIČKI PREGLEDI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AAB7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89968033067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C3DA8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SAVSKA 41,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4686A4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33.363,37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C23A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251.376,34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3AD6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35.855,80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E497F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270.155,55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4B828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E343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35.855,80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A6DA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270.155,55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02867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iz poslovnih knjiga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920DB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A2AD64C" w14:textId="77777777">
        <w:trPr>
          <w:trHeight w:val="443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16AED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2768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CVIPEK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DD03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85500684167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E679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SAVSKA 113, 10310 IVANIĆ GRAD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E05F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90.390,63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7B7BD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681.048,18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EE985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85.354,28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FA65BF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643.101,85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C223B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(713.268,53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8605F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85.354,28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42BB5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643.101,85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192C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Računi za beton, kamen, </w:t>
            </w:r>
          </w:p>
          <w:p w:rsidRPr="004F71AB" w:rsidR="00B778DF" w:rsidP="00B778DF" w:rsidRDefault="00B778DF" w14:paraId="53C66F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pijesak sa otpremnicama u prilogu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EBBEA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99F69D6" w14:textId="77777777">
        <w:trPr>
          <w:trHeight w:val="510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6BDA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139.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CB4F4D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ČISTOĆA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2188D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38812451417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8B64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PUT MOSTINA 49, 21000 SPLIT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8990F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143,98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2FC3F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1.084,80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13DA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611,91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EA440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4.610,40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E518C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8169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611,91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C4BD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4.610,40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B63E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Izvadak otvorenih stavki i </w:t>
            </w:r>
          </w:p>
          <w:p w:rsidR="00B778DF" w:rsidP="00B778DF" w:rsidRDefault="00B778DF" w14:paraId="2C82F1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poslovnih kniiga,</w:t>
            </w:r>
          </w:p>
          <w:p w:rsidRPr="004F71AB" w:rsidR="00B778DF" w:rsidP="00B778DF" w:rsidRDefault="00B778DF" w14:paraId="3666E2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kartica duznika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3F92F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D4A49FA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ABFC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80858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ČUBELA GRADNJA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32C8B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93677458442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F01A0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VRTNA 4, LIVANA, 31431 ČEPIN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7A03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2.548,39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FD935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19.200,84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F5ED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2.548,39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7A840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19.200,84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CD174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A6046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2.548,39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774E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19.200,84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E00B9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kartica partnera, 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CDEE0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AE2C001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604E7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53D26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DELTRON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052D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36118056137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FA040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VUKOVARSKA 148, 21000 SPLIT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E953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95.080,91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471D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716.387,09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64FDB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150.274,82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09652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1.132.245,61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1EDF6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(810.000,00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214B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150.274,82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507B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1.132.245,61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A40E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iz poslovnih knjiga, 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FD21E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F171843" w14:textId="77777777">
        <w:trPr>
          <w:trHeight w:val="606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ECBC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154.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006A3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DEPROMO ART J.D.O.O.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A92B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45313689826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9E9F2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KRALJA ZVONIMIRA 3, 10450 JASTREBARSKO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0814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5.510,18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40F03D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41.516,43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1285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5.371,09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9C37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40.468,46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80AA3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251E5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5.371,09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A0AF9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40.468,46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1B3E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160-1-1, kartica</w:t>
            </w:r>
          </w:p>
          <w:p w:rsidRPr="004F71AB" w:rsidR="00B778DF" w:rsidP="00B778DF" w:rsidRDefault="00B778DF" w14:paraId="5A48A7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kupaca, otvorene stavke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04982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02A1304" w14:textId="77777777">
        <w:trPr>
          <w:trHeight w:val="644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0A86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2DA87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DIESEL SERVIS ZLATAR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49202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79447404313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75FE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FRANKOPANSKA 74, 42230 LUDBREG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9A207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2.117,73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190E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15.956,00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4F7C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2.117,73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85EA5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15.956,00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1F947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3BDE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2.117,73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ACBC1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15.956,00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15D6DE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Račun-otpremnica </w:t>
            </w:r>
          </w:p>
          <w:p w:rsidRPr="004F71AB" w:rsidR="00B778DF" w:rsidP="00B778DF" w:rsidRDefault="00B778DF" w14:paraId="6F2350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196/1/1 od 20.09.2021.,</w:t>
            </w:r>
          </w:p>
          <w:p w:rsidR="00B778DF" w:rsidP="00B778DF" w:rsidRDefault="00B778DF" w14:paraId="38CAD9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stavki</w:t>
            </w:r>
          </w:p>
          <w:p w:rsidRPr="004F71AB" w:rsidR="00B778DF" w:rsidP="00B778DF" w:rsidRDefault="00B778DF" w14:paraId="591287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od 28.09.2022.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6F781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EDE1853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92858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DAA3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DIV GRUPA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CE4D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33890755814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7A42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BOBOVICA 10A, 10430 SAMOBOR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4D43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7.544,57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1CED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56.844,58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DB5D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9.961,81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09A74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75.057,28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069F0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3E01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9.961,81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BD1E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75.057,28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65A69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ispis otvorenih stavki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58F8B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29F1A0F" w14:textId="77777777">
        <w:trPr>
          <w:trHeight w:val="1136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580E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164.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23429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DOKA HRVATSKA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61E20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25940944046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CE257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RADNIČKA CESTA 173,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24877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6.572,11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0C3D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49.517,58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A093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12.754,77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559E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96.100,81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3A37E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(600.000,00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46F1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12.754,77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69E2B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96.100,81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5CED23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Ugovor o najmu br. </w:t>
            </w:r>
          </w:p>
          <w:p w:rsidRPr="004F71AB" w:rsidR="00B778DF" w:rsidP="00B778DF" w:rsidRDefault="00B778DF" w14:paraId="10794C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131/22, računi, izvod </w:t>
            </w:r>
          </w:p>
          <w:p w:rsidR="00B778DF" w:rsidP="00B778DF" w:rsidRDefault="00B778DF" w14:paraId="187151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 poslovnih knjiga,</w:t>
            </w:r>
          </w:p>
          <w:p w:rsidRPr="004F71AB" w:rsidR="00B778DF" w:rsidP="00B778DF" w:rsidRDefault="00B778DF" w14:paraId="4E4173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lista pojedinačnih </w:t>
            </w:r>
          </w:p>
          <w:p w:rsidR="00B778DF" w:rsidP="00B778DF" w:rsidRDefault="00B778DF" w14:paraId="4008C2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stavki kupaca, obr</w:t>
            </w:r>
          </w:p>
          <w:p w:rsidRPr="004F71AB" w:rsidR="00B778DF" w:rsidP="00B778DF" w:rsidRDefault="00B778DF" w14:paraId="2B1CA6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ačun kamata na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dan 16.11.2022.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532A2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5849E8A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B76B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963F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DOMUS PLASTIKA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5FD2F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53561988095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D22D5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ZAJČIĆEVA 26, 10310 IVANIĆ GRAD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C5FDF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044F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17A06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8.680,11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157E4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65.400,30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3EF26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895FF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8.680,11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D6E167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65.400,30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36183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F0D8A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5D1E270" w14:textId="77777777">
        <w:trPr>
          <w:trHeight w:val="661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C2E24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E6FCF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DRUSSI J.D.O.O.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270B3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20117500919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A649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KOPRIVNIČKA 141, 42202 ŠEMOVEC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615C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7.988,75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1AFB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60.191,25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E302C3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4.117,82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1CAF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31.025,72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C8AFD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3A1E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4.117,82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C1CF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31.025,72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39462E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 o izvrđenju radova</w:t>
            </w:r>
          </w:p>
          <w:p w:rsidRPr="004F71AB" w:rsidR="00B778DF" w:rsidP="00B778DF" w:rsidRDefault="00B778DF" w14:paraId="5480F8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na krovu objekta</w:t>
            </w:r>
          </w:p>
          <w:p w:rsidR="00B778DF" w:rsidP="00B778DF" w:rsidRDefault="00B778DF" w14:paraId="72C5732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Art Metali d.o.o. na </w:t>
            </w:r>
          </w:p>
          <w:p w:rsidR="00B778DF" w:rsidP="00B778DF" w:rsidRDefault="00B778DF" w14:paraId="1BDECD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adresi Oštrice, Novi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 xml:space="preserve">Marof, izvadak </w:t>
            </w:r>
          </w:p>
          <w:p w:rsidRPr="004F71AB" w:rsidR="00B778DF" w:rsidP="00B778DF" w:rsidRDefault="00B778DF" w14:paraId="4D841B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otvorenih stavaka </w:t>
            </w:r>
          </w:p>
          <w:p w:rsidRPr="004F71AB" w:rsidR="00B778DF" w:rsidP="00B778DF" w:rsidRDefault="00B778DF" w14:paraId="60130D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od 0.11.2022. godine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5F9A8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47BF98A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E8BC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A0D8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DRŽAVNA GEODETSKA UPRAVA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92E5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84891127540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78A3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GRUŠKA 20,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13E7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663,61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EA0AD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5.000,00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53122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663,61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8F401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5.000,00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3E0B4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7806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663,61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D97C1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5.000,00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DB7E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4072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C9468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B3D0C0F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20D0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EA3AF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DUKOM PLIN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E44E5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04711930896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9D9C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JOSIPA ZORIĆA 106, 10370 DUGO SELO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774B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207,34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9A3D09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1.562,23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84FD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207,34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EBD1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1.562,23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5DBB02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800F7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207,34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1CDF0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1.562,23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A3F7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Financijska kartica kupca s</w:t>
            </w:r>
          </w:p>
          <w:p w:rsidRPr="004F71AB" w:rsidR="00B778DF" w:rsidP="00B778DF" w:rsidRDefault="00B778DF" w14:paraId="7B5B47B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otvorenim stavkama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7DBED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7A9E821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047A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6DDA0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DUN &amp; BRADSTREET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633A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48270876028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CC152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FALLEROVO ŠETALIŠTE 22,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7782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1.381,15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C3B3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10.406,25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D31C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1.381,15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076E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10.406,25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A1C91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029F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1.381,15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BBC8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10.406,25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F11B4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Izvadak iz poslovnih knjiga i računi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55061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F0EED3B" w14:textId="77777777">
        <w:trPr>
          <w:trHeight w:val="633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3B10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186.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0742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E.K. ENERGIJA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92EA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63606595933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53A57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JANKA POLIĆA KAMOVA 103, 51000 RIJEKA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29D2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25.150,72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8711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189.498,13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C3B2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25.150,72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938E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189.498,13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AD700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3889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25.150,72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F172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189.498,13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6DC49A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 14/01/1 od 31.03.2022.</w:t>
            </w:r>
          </w:p>
          <w:p w:rsidRPr="004F71AB" w:rsidR="00B778DF" w:rsidP="00B778DF" w:rsidRDefault="00B778DF" w14:paraId="2A78AB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 40/801/1 od</w:t>
            </w:r>
          </w:p>
          <w:p w:rsidR="00B778DF" w:rsidP="00B778DF" w:rsidRDefault="00B778DF" w14:paraId="725DDD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19.07.2022., 104/02/1</w:t>
            </w:r>
          </w:p>
          <w:p w:rsidRPr="004F71AB" w:rsidR="00B778DF" w:rsidP="00B778DF" w:rsidRDefault="00B778DF" w14:paraId="160CAA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od 12.07.2022.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EF02D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8767633" w14:textId="77777777">
        <w:trPr>
          <w:trHeight w:val="74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AFC6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7136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ELEKTROKOVINA  LIGHTING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4FD8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07777553720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3716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STARA CESTA 32, HRVATSKI LESKOVAC, 10257 BREZOVICA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5597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67.006,16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AA61F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504.857,90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223A24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27.959,90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C15A6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210.663,89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5A28B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C884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27.959,90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27D472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210.663,89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2B1F51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kartica kupaca, kartic</w:t>
            </w:r>
          </w:p>
          <w:p w:rsidRPr="004F71AB" w:rsidR="00B778DF" w:rsidP="00B778DF" w:rsidRDefault="00B778DF" w14:paraId="6B8292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a mjenica, izvad </w:t>
            </w:r>
          </w:p>
          <w:p w:rsidR="00B778DF" w:rsidP="00B778DF" w:rsidRDefault="00B778DF" w14:paraId="0B4171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otvorenih stavki, ugovor</w:t>
            </w:r>
          </w:p>
          <w:p w:rsidRPr="004F71AB" w:rsidR="00B778DF" w:rsidP="00B778DF" w:rsidRDefault="00B778DF" w14:paraId="689BE6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- partner banka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FEE6A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2C07887" w14:textId="77777777">
        <w:trPr>
          <w:trHeight w:val="680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A153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16C2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ELEKTROKOVINA  PLUS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737E7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31397555146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6AF72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GORNJOSTUPNIČKA 31F, 10255 GORNJI STUPNIK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3B9CA0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158.832,65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98771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1.196.724,59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251B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178.158,76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6A314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1.342.337,18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967F0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39043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178.158,76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84D5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1.342.337,18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53024F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 za predujam,</w:t>
            </w:r>
          </w:p>
          <w:p w:rsidRPr="004F71AB" w:rsidR="00B778DF" w:rsidP="00B778DF" w:rsidRDefault="00B778DF" w14:paraId="1AB69F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Izvadak otvorenih </w:t>
            </w:r>
          </w:p>
          <w:p w:rsidR="00B778DF" w:rsidP="00B778DF" w:rsidRDefault="00B778DF" w14:paraId="6B005F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stavki, informatički </w:t>
            </w:r>
          </w:p>
          <w:p w:rsidRPr="004F71AB" w:rsidR="00B778DF" w:rsidP="00B778DF" w:rsidRDefault="00B778DF" w14:paraId="086F0B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709EC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8A95686" w14:textId="77777777">
        <w:trPr>
          <w:trHeight w:val="434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DCA5D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7D2F7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ELMAP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7E42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26579535545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DCDB8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GRLJEVEČKA 160, 21312 PODSTRANA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3D4C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829,52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AD69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6.250,00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A2FB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951,96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A29B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7.172,58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D27E4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7852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951,96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0707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7.172,58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DB348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br. 90-101-2/20, izvod</w:t>
            </w:r>
          </w:p>
          <w:p w:rsidRPr="004F71AB" w:rsidR="00B778DF" w:rsidP="00B778DF" w:rsidRDefault="00B778DF" w14:paraId="11EEEA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otvorenih stavki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5B916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2E922EB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6950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A303E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ELMO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7E4A2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26548259188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34EC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IGNJATIČKA 10, 43290 GRUBIŠNO POLJE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563F6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137.567,35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CA91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1.036.501,23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2F7D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27.116,07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E8CD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204.306,01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D0E25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B488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27.116,07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2F525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204.306,01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71AD0E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dio računa 168/UR/1</w:t>
            </w:r>
          </w:p>
          <w:p w:rsidRPr="004F71AB" w:rsidR="00B778DF" w:rsidP="00B778DF" w:rsidRDefault="00B778DF" w14:paraId="171BA5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od 31.08.2022.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AA54F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7F6979B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ED7D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F9E8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ELOS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5859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46333387903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6995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ZORANIĆEVA 1, 21210 SOLIN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9A84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666.298,75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EDC28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5.020.227,90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F1D06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435.341,21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78FCD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3.280.078,37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2DE73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02A5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435.341,21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821D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3.280.078,37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DB043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Izvod otvorenih stavki na </w:t>
            </w:r>
          </w:p>
          <w:p w:rsidRPr="004F71AB" w:rsidR="00B778DF" w:rsidP="00B778DF" w:rsidRDefault="00B778DF" w14:paraId="2E14C2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dan 04.11.2022. godine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D7CCD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D5B09F7" w14:textId="77777777">
        <w:trPr>
          <w:trHeight w:val="53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2300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D838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ELPUT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FB56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76400016180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3206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BUNARSKA CESTA 62, 52100 PULA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B21D8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28.763,69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6C85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216.720,00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A5915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26.099,78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69BC1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196.648,80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05DDC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E4BC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26.099,78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1738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196.648,80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2E506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Izuvadak iz poslovnih knjiga</w:t>
            </w:r>
          </w:p>
          <w:p w:rsidRPr="004F71AB" w:rsidR="00B778DF" w:rsidP="00B778DF" w:rsidRDefault="00B778DF" w14:paraId="5729FB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(izvadak otvorenih stavki)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0ADF9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4DAA802" w14:textId="77777777">
        <w:trPr>
          <w:trHeight w:val="606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9A1A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AE566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ELTEK SYSTEM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DAB90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19257194150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C4BF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KUNDEKOVA ULICA 2, 10310 IVANIĆ GRAD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BF9C4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97.818,60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0104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737.014,22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A1D773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13.267,54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773DB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99.964,27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2A9C8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68604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13.267,54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75CA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99.964,27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E7CD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Ugovor o zajmu br.01/22, </w:t>
            </w:r>
          </w:p>
          <w:p w:rsidRPr="004F71AB" w:rsidR="00B778DF" w:rsidP="00B778DF" w:rsidRDefault="00B778DF" w14:paraId="02BDB8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 otvorenih stavki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35D14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0F92DE1" w14:textId="77777777">
        <w:trPr>
          <w:trHeight w:val="94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6C3A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FB0E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ENERGO-S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6A72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7898477794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CA5B7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TRG.A.G.MATOŠA 3, 42000 VARAŽDIN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B2361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34.627,39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6189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260.900,10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F553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17.534,05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7F8F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132.110,28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9BDB9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738C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17.534,05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E07F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132.110,28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2C8957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 O IZVOđENJU</w:t>
            </w:r>
          </w:p>
          <w:p w:rsidRPr="004F71AB" w:rsidR="00B778DF" w:rsidP="00B778DF" w:rsidRDefault="00B778DF" w14:paraId="2BE054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RADOVA bro</w:t>
            </w:r>
          </w:p>
          <w:p w:rsidRPr="004F71AB" w:rsidR="00B778DF" w:rsidP="00B778DF" w:rsidRDefault="00B778DF" w14:paraId="5823C3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NU0029081, od 20.10.2021. godine, </w:t>
            </w:r>
          </w:p>
          <w:p w:rsidR="00B778DF" w:rsidP="00B778DF" w:rsidRDefault="00B778DF" w14:paraId="6F1887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Otvorene stavke kupea od 06.1</w:t>
            </w:r>
          </w:p>
          <w:p w:rsidRPr="004F71AB" w:rsidR="00B778DF" w:rsidP="00B778DF" w:rsidRDefault="00B778DF" w14:paraId="1B15AD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0.2022. godine,</w:t>
            </w:r>
          </w:p>
          <w:p w:rsidRPr="004F71AB" w:rsidR="00B778DF" w:rsidP="00B778DF" w:rsidRDefault="00B778DF" w14:paraId="299DA5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Rješenje o ovrsi Ovrv-6213/2022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FD81D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ABB6CDE" w14:textId="77777777">
        <w:trPr>
          <w:trHeight w:val="482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61EB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8AE0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ERG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7CAB8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81424995264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70542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KUČANSKA 4, 42000 VARAŽDIN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FD3AF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1.771,49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706DD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13.347,26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D78FC6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2.071,48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772A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15.607,54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7B19C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(15.607,54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DBB2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2.071,48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E5938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15.607,54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DD0B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računi, analitička kartica, </w:t>
            </w:r>
          </w:p>
          <w:p w:rsidR="00B778DF" w:rsidP="00B778DF" w:rsidRDefault="00B778DF" w14:paraId="1E0046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Prijedlog za ovrhu, </w:t>
            </w:r>
          </w:p>
          <w:p w:rsidRPr="004F71AB" w:rsidR="00B778DF" w:rsidP="00B778DF" w:rsidRDefault="00B778DF" w14:paraId="0BAEDC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E4651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8EA1C9E" w14:textId="77777777">
        <w:trPr>
          <w:trHeight w:val="813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4C88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1770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ERSTE CARD CLUB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30E6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85941596441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19E5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ULICA FRANA FOLNEGOVIĆA 6, 10002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7420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6.052,62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FF4D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45.603,50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443E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16.942,23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21098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  <w:t xml:space="preserve">* 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127.651,23 kn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1A56A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(za 2. prijavu u iznosu od 119.218,38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F3E3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16.942,23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7A02B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127.651,23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7C7B1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Analitika VISA CTN Business</w:t>
            </w:r>
          </w:p>
          <w:p w:rsidRPr="004F71AB" w:rsidR="00B778DF" w:rsidP="00B778DF" w:rsidRDefault="00B778DF" w14:paraId="42F249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partije: 5406254240,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račun br: 5 406254240-2211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3FE96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B05DE8C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589D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A93E2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EUROKLIMA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72B4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91538513762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99348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VRTNA 28, 40324 GORIČAN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44D8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10.274,74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61FD9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77.415,02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FA6B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32.606,81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061D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245.676,00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D940D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3D1FD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32.428,96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F451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244.336,00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0CF42F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stavki</w:t>
            </w:r>
          </w:p>
          <w:p w:rsidRPr="004F71AB" w:rsidR="00B778DF" w:rsidP="00B778DF" w:rsidRDefault="00B778DF" w14:paraId="0ECA24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 konto-kartica,</w:t>
            </w:r>
          </w:p>
          <w:p w:rsidRPr="004F71AB" w:rsidR="00B778DF" w:rsidP="00B778DF" w:rsidRDefault="00B778DF" w14:paraId="7BF79A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računi - privremene situacije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5020E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684B68E" w14:textId="77777777">
        <w:trPr>
          <w:trHeight w:val="86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B3764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261.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09BD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FINANCIJSKA AGENCIJA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BC895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85821130368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AED2C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ULICA GRADA VUKOVARA 70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7C045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64155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38885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1.710,05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76C29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12.884,39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B76C5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6911A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1.710,05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C4E0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12.884,39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76E1CB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izvad iz otvorenih stavki </w:t>
            </w:r>
          </w:p>
          <w:p w:rsidRPr="004F71AB" w:rsidR="00B778DF" w:rsidP="00B778DF" w:rsidRDefault="00B778DF" w14:paraId="4F515F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FINE, računi, </w:t>
            </w:r>
          </w:p>
          <w:p w:rsidR="00B778DF" w:rsidP="00B778DF" w:rsidRDefault="00B778DF" w14:paraId="7FBC71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obračun kamata, </w:t>
            </w:r>
          </w:p>
          <w:p w:rsidRPr="004F71AB" w:rsidR="00B778DF" w:rsidP="00B778DF" w:rsidRDefault="00B778DF" w14:paraId="7B5CF6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 o obavljaju</w:t>
            </w:r>
          </w:p>
          <w:p w:rsidR="00B778DF" w:rsidP="00B778DF" w:rsidRDefault="00B778DF" w14:paraId="3878DD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uluga certificiranja za p</w:t>
            </w:r>
          </w:p>
          <w:p w:rsidRPr="004F71AB" w:rsidR="00B778DF" w:rsidP="00B778DF" w:rsidRDefault="00B778DF" w14:paraId="0FCCB8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oslovne subjekte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BC6D92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2470FCF" w14:textId="77777777">
        <w:trPr>
          <w:trHeight w:val="585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5C51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A34B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FLOOR ROOF PROTECT J.D.O.O.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F98DA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95407282489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604E0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TOPLIČKA 2, 42000 VARAŽDIN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3054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3.380,92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18A9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25.473,54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634AE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3.548,58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171B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26.736,77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7785E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BD51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3.548,58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EF2C0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26.736,77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4E77CD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 o izradi beton</w:t>
            </w:r>
          </w:p>
          <w:p w:rsidRPr="004F71AB" w:rsidR="00B778DF" w:rsidP="00B778DF" w:rsidRDefault="00B778DF" w14:paraId="650BB9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ske ploče na objektu</w:t>
            </w:r>
          </w:p>
          <w:p w:rsidR="00B778DF" w:rsidP="00B778DF" w:rsidRDefault="00B778DF" w14:paraId="0DD9062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Art Metali d.o.o. </w:t>
            </w:r>
          </w:p>
          <w:p w:rsidRPr="004F71AB" w:rsidR="00B778DF" w:rsidP="00B778DF" w:rsidRDefault="00B778DF" w14:paraId="59CDA9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na adresi Oštrice, </w:t>
            </w:r>
          </w:p>
          <w:p w:rsidRPr="004F71AB" w:rsidR="00B778DF" w:rsidP="00B778DF" w:rsidRDefault="00B778DF" w14:paraId="41F37C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Novi Marof, izvadak otvorenih </w:t>
            </w:r>
          </w:p>
          <w:p w:rsidRPr="004F71AB" w:rsidR="00B778DF" w:rsidP="00B778DF" w:rsidRDefault="00B778DF" w14:paraId="34EF05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stavaka od 04.11.2022. godina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0BB08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07AA09A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3653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272.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35587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FRANC MONT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8F72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53489415621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D218A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VUKOMEREC 55,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AC1D1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181.331,97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80BFF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1.366.245,72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E5082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92.583,54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A77A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697.570,66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1243B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F86B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74.503,24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4DA0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561.344,66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21DF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računi, konto katrice, </w:t>
            </w:r>
          </w:p>
          <w:p w:rsidRPr="004F71AB" w:rsidR="00B778DF" w:rsidP="00B778DF" w:rsidRDefault="00B778DF" w14:paraId="1D93DC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 o građenju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C8474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B649722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B6FE7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273.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F054C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FRANCK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94CBF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7676693758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4830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VODOVODNA 20,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6A2B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241,80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01DBB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1.821,87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A62F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244,37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843D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1.841,21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D3992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C386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244,37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FD0D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1.841,21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F546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DAFC6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1FF5AB6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D06E2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277.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C2AFD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GASTRO ZVONIMIR J.D.O.O.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8582E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27916617873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EFE9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ZAGREBAČKA UL. 47, 23440 GRAČAC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CBC7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1.765,30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BBD8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13.300,67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5BBA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657,01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A1607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4.950,25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A3B9B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BA9D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657,01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3241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4.950,25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004A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6359E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267CE93" w14:textId="77777777">
        <w:trPr>
          <w:trHeight w:val="443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47B6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286.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643A4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GEO-TIN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C005E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69632897577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39F4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T.G. MASARYKA 16, 43000 BJELOVAR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616D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C12A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8861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2.199,88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1994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16.575,00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37334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5A726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2.199,88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754F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16.575,00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77CD6D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br. 14/1/1, izvadak</w:t>
            </w:r>
          </w:p>
          <w:p w:rsidRPr="004F71AB" w:rsidR="00B778DF" w:rsidP="00B778DF" w:rsidRDefault="00B778DF" w14:paraId="4B4AB9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 poslovnih knjiga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CBCCF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9EBBF88" w14:textId="77777777">
        <w:trPr>
          <w:trHeight w:val="671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6CAE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290.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76E5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GEOIT GEODEZIJA I GEOINFORMATIKA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600B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46098727969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9388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OBOJ III. ODVOJAK BR. 2,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EFF2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3.649,88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2D562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27.500,00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4E9B9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11.501,76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CB2C02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86.660,00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0824D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1EA67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4.645,30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82ED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35.000,00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DD13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narudžbenica, potpisan </w:t>
            </w:r>
          </w:p>
          <w:p w:rsidRPr="004F71AB" w:rsidR="00B778DF" w:rsidP="00B778DF" w:rsidRDefault="00B778DF" w14:paraId="393A2A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primopredajni zapisnik, račun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77837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A55FD5A" w14:textId="77777777">
        <w:trPr>
          <w:trHeight w:val="75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1F89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294.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8F8CBB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GEOTECH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ACCD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2329110570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4453A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CIOTTINA 21, 51000 RIJEKA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B4B04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4.929,33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02A2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37.140,00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82B826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5.159,63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835DE7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38.875,22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5A549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0EFC0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5.159,63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8AD4D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38.875,22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6B9173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br. 72/1/01 od 28.</w:t>
            </w:r>
          </w:p>
          <w:p w:rsidR="00B778DF" w:rsidP="00B778DF" w:rsidRDefault="00B778DF" w14:paraId="45FD49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02.2022.,</w:t>
            </w:r>
          </w:p>
          <w:p w:rsidRPr="004F71AB" w:rsidR="00B778DF" w:rsidP="00B778DF" w:rsidRDefault="00B778DF" w14:paraId="210491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ovjerneni</w:t>
            </w:r>
          </w:p>
          <w:p w:rsidR="00B778DF" w:rsidP="00B778DF" w:rsidRDefault="00B778DF" w14:paraId="474890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zapisnik o izveden</w:t>
            </w:r>
          </w:p>
          <w:p w:rsidRPr="004F71AB" w:rsidR="00B778DF" w:rsidP="00B778DF" w:rsidRDefault="00B778DF" w14:paraId="45EE56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im radovima od 24.02.2022.,</w:t>
            </w:r>
          </w:p>
          <w:p w:rsidRPr="004F71AB" w:rsidR="00B778DF" w:rsidP="00B778DF" w:rsidRDefault="00B778DF" w14:paraId="636D05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narudžbenica od 13.12.2021.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87D4F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3331A8C" w14:textId="77777777">
        <w:trPr>
          <w:trHeight w:val="59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E53AE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302.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81104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GP KRK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FE4EF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5146274847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BA14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STJEPANA RADIĆA  31, 51500 KRK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9B923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27.400,05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E9A2E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206.445,71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FC03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28.222,19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0DC9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212.640,07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1F4AA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2F2D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28.222,19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6E1D6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212.640,07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30F46B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iz poslovnih</w:t>
            </w:r>
          </w:p>
          <w:p w:rsidRPr="004F71AB" w:rsidR="00B778DF" w:rsidP="00B778DF" w:rsidRDefault="00B778DF" w14:paraId="2BCC2A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knjiga, računi, </w:t>
            </w:r>
          </w:p>
          <w:p w:rsidRPr="004F71AB" w:rsidR="00B778DF" w:rsidP="00B778DF" w:rsidRDefault="00B778DF" w14:paraId="52994B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otpremnice, 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DEE8A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422F52C" w14:textId="77777777">
        <w:trPr>
          <w:trHeight w:val="1705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8E30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305.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D6F9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GRAD IVANIĆ GRAD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384B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52339045122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B2D7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PARK HRVATSKIH BRANITELJA 1, 10310 IVANIĆ GRAD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0FFA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8.723,06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705EE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65.723,93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ADB1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82.138,34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6F38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  <w:t>*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618.871,35 kn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D02C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(za 3. prijavu u iznosu od 12.842,00 kn + za 4. prijavu u iznosu od 215.008,64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D36EA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3.998,31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CF33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30.125,23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4DF3B6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Rješenje o komunal</w:t>
            </w:r>
          </w:p>
          <w:p w:rsidRPr="004F71AB" w:rsidR="00B778DF" w:rsidP="00B778DF" w:rsidRDefault="00B778DF" w14:paraId="19A992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noj naknadi KLASA: </w:t>
            </w:r>
          </w:p>
          <w:p w:rsidR="00B778DF" w:rsidP="00B778DF" w:rsidRDefault="00B778DF" w14:paraId="195D166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UP/I-363-03/18-01/37 UR.B</w:t>
            </w:r>
          </w:p>
          <w:p w:rsidRPr="004F71AB" w:rsidR="00B778DF" w:rsidP="00B778DF" w:rsidRDefault="00B778DF" w14:paraId="2331C6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ROJ:238/10-02-02/01 </w:t>
            </w:r>
          </w:p>
          <w:p w:rsidR="00B778DF" w:rsidP="00B778DF" w:rsidRDefault="00B778DF" w14:paraId="47A9A4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od 08.01.2018. godine, iz</w:t>
            </w:r>
          </w:p>
          <w:p w:rsidRPr="004F71AB" w:rsidR="00B778DF" w:rsidP="00B778DF" w:rsidRDefault="00B778DF" w14:paraId="52100F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vadak iz poslovnih </w:t>
            </w:r>
          </w:p>
          <w:p w:rsidR="00B778DF" w:rsidP="00B778DF" w:rsidRDefault="00B778DF" w14:paraId="4D2B09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knjiga od 30.11.2022., </w:t>
            </w:r>
          </w:p>
          <w:p w:rsidRPr="004F71AB" w:rsidR="00B778DF" w:rsidP="00B778DF" w:rsidRDefault="00B778DF" w14:paraId="071496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Rješenje KLASA: </w:t>
            </w:r>
          </w:p>
          <w:p w:rsidR="00B778DF" w:rsidP="00B778DF" w:rsidRDefault="00B778DF" w14:paraId="3BD8BD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UP/I-32-5-08/19-08/2</w:t>
            </w:r>
          </w:p>
          <w:p w:rsidRPr="004F71AB" w:rsidR="00B778DF" w:rsidP="00B778DF" w:rsidRDefault="00B778DF" w14:paraId="04F1A4E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 xml:space="preserve">2548, URBROJ: </w:t>
            </w:r>
          </w:p>
          <w:p w:rsidR="00B778DF" w:rsidP="00B778DF" w:rsidRDefault="00B778DF" w14:paraId="454F68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374-3109-2-19-1 od</w:t>
            </w:r>
          </w:p>
          <w:p w:rsidRPr="004F71AB" w:rsidR="00B778DF" w:rsidP="00B778DF" w:rsidRDefault="00B778DF" w14:paraId="1273DC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18.03.2019.,</w:t>
            </w:r>
          </w:p>
          <w:p w:rsidR="00B778DF" w:rsidP="00B778DF" w:rsidRDefault="00B778DF" w14:paraId="01DC5A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izvadak iz poslovnih knjiga </w:t>
            </w:r>
          </w:p>
          <w:p w:rsidRPr="004F71AB" w:rsidR="00B778DF" w:rsidP="00B778DF" w:rsidRDefault="00B778DF" w14:paraId="7D759D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od 1.12.2022.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4232A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 </w:t>
            </w:r>
          </w:p>
        </w:tc>
      </w:tr>
      <w:tr w:rsidRPr="004F71AB" w:rsidR="00875A0A" w:rsidTr="00875A0A" w14:paraId="41EF43FE" w14:textId="77777777">
        <w:trPr>
          <w:trHeight w:val="774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C2496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308.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2AB3D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GRAD RIJEKA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51B5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54382731928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A9D5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TITOV TRG 3, 51000 RIJEKA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7798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56,02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2359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422,05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3A95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50,99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8253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384,21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FC67F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(384,21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D068C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50,99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375C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384,21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09E7B1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Prema pril. spec. KLASA:</w:t>
            </w:r>
          </w:p>
          <w:p w:rsidRPr="004F71AB" w:rsidR="00B778DF" w:rsidP="00B778DF" w:rsidRDefault="00B778DF" w14:paraId="1885A8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423-01/22-02/22,</w:t>
            </w:r>
          </w:p>
          <w:p w:rsidR="00B778DF" w:rsidP="00B778DF" w:rsidRDefault="00B778DF" w14:paraId="5AA7A2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URBROJ: 2170-1-08-</w:t>
            </w:r>
          </w:p>
          <w:p w:rsidRPr="004F71AB" w:rsidR="00B778DF" w:rsidP="00B778DF" w:rsidRDefault="00B778DF" w14:paraId="6C1486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30-22-3 </w:t>
            </w:r>
          </w:p>
          <w:p w:rsidRPr="004F71AB" w:rsidR="00B778DF" w:rsidP="00B778DF" w:rsidRDefault="00B778DF" w14:paraId="6A6CE6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OD 29.11.2022. godine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EDD7C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9D2981B" w14:textId="77777777">
        <w:trPr>
          <w:trHeight w:val="59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1051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309.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002B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GRAD ZAGREB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9CC6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61817894937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7694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TRG STJEPANA RADIĆA 1,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2215C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196,88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E55A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1.483,43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DDD65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587,99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7983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4.430,18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DA37F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(4.430,18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45D40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587,99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8289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4.430,18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52DC7F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specifikacija tražbine</w:t>
            </w:r>
          </w:p>
          <w:p w:rsidRPr="004F71AB" w:rsidR="00B778DF" w:rsidP="00B778DF" w:rsidRDefault="00B778DF" w14:paraId="700DFC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, kamatni list, </w:t>
            </w:r>
          </w:p>
          <w:p w:rsidR="00B778DF" w:rsidP="00B778DF" w:rsidRDefault="00B778DF" w14:paraId="639046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Rješenje o obvezi,</w:t>
            </w:r>
          </w:p>
          <w:p w:rsidRPr="004F71AB" w:rsidR="00B778DF" w:rsidP="00B778DF" w:rsidRDefault="00B778DF" w14:paraId="30F91B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Rješenja o ovrsi,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F9E5F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A999307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22269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C2E4B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GRADNJA MONT NIKSI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7169B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52034050277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4FA7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PRELOŠKA 143A, 40000 ČAKOVEC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E6D4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129.299,62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60B9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974.208,00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AC2F73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118.650,80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4927A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893.974,42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27D0B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23F183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118.650,80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9914B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893.974,42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60867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 i 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B7D22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765BE4A" w14:textId="77777777">
        <w:trPr>
          <w:trHeight w:val="75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AA50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CEF5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GRAĐEVINARSTVO I PROIZVODNJA KRK TRGOVINA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B18C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42307260860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C7695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STJEPANA RADIĆA 31, 51500 KRK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5E3E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23.622,77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9035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177.985,75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61BA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24.248,14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402C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182.697,58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60392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2299C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24.248,14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16E0A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182.697,58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922B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izvod iz otvorenih stavki, </w:t>
            </w:r>
          </w:p>
          <w:p w:rsidR="00B778DF" w:rsidP="00B778DF" w:rsidRDefault="00B778DF" w14:paraId="33AA55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obračun kamata,</w:t>
            </w:r>
          </w:p>
          <w:p w:rsidRPr="004F71AB" w:rsidR="00B778DF" w:rsidP="00B778DF" w:rsidRDefault="00B778DF" w14:paraId="288FC0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otpremnice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DD60A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4B9ECCC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41CC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326.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3C72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GRGAMONT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0513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8150073231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7C801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SUNEKOVA 186, 10040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F3A2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5.184,48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AA41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39.062,50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A398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5.249,90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157B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39.555,36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32C5E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1F5E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5.249,90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666EA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39.555,36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3418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broj 264-2022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A9301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E6F2134" w14:textId="77777777">
        <w:trPr>
          <w:trHeight w:val="74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BE0C3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334.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E7D6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HAHN KUNSTSTOFFE GMBH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2846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D16F0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GEBÄUDE 1027, 55483 HAHN-FLUGHAFEN, NJEMAČKA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0E6A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797,31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1AB1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6.007,31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1BA5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810,56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6B583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6.107,19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C8DCB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6B3AD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810,56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112A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6.107,19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7B9967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 br. 2021-44329 </w:t>
            </w:r>
          </w:p>
          <w:p w:rsidRPr="004F71AB" w:rsidR="00B778DF" w:rsidP="00B778DF" w:rsidRDefault="00B778DF" w14:paraId="472511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od 8.3.2021.,</w:t>
            </w:r>
          </w:p>
          <w:p w:rsidR="00B778DF" w:rsidP="00B778DF" w:rsidRDefault="00B778DF" w14:paraId="740C72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izvad otvorenih stavki</w:t>
            </w:r>
          </w:p>
          <w:p w:rsidRPr="004F71AB" w:rsidR="00B778DF" w:rsidP="00B778DF" w:rsidRDefault="00B778DF" w14:paraId="1C800B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od 21.11.2022.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733EF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E2C4AF2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599A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8A61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HALUBJE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B8E2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32686787798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CA68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GORNJI JUGI 56, 51216 VIŠKOVO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22D1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10.257,35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CDCEC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77.284,00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25D94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13.644,70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18B8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102.806,00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E5866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667E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13.644,70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1803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102.806,00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7F58A6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račun. Izvad iz </w:t>
            </w:r>
          </w:p>
          <w:p w:rsidRPr="004F71AB" w:rsidR="00B778DF" w:rsidP="00B778DF" w:rsidRDefault="00B778DF" w14:paraId="06E805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poslovnih knjiga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E2C22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EDCBC1A" w14:textId="77777777">
        <w:trPr>
          <w:trHeight w:val="529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440C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342.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A00A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HEP-PLIN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3CB29D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41317489366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41044D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CARA HADRIJANA 7, 31000 OSIJEK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F2DC6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426,61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37E4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3.214,29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506C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516,08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598C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3.888,39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365EE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87400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516,08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48CF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3.888,39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4364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izvod otvorenih </w:t>
            </w:r>
          </w:p>
          <w:p w:rsidRPr="004F71AB" w:rsidR="00B778DF" w:rsidP="00B778DF" w:rsidRDefault="00B778DF" w14:paraId="257545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stavaka na dan 06.12.2022.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EFF9A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71DF22E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5291D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344.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6021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HERMI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F73B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43729691578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B2ED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OBREŽ ZELINSKI 51, 10380 SVETI IVAN ZELINA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4E2A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EBAC8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B498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9.784,25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3A72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73.719,43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A4F5B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1847D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9.784,25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C45C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73.719,43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1CA8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računi: 1683,1743,1749,</w:t>
            </w:r>
          </w:p>
          <w:p w:rsidRPr="004F71AB" w:rsidR="00B778DF" w:rsidP="00B778DF" w:rsidRDefault="00B778DF" w14:paraId="10801E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1750,1751,1752,1804-1-1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E29DD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54489EB" w14:textId="77777777">
        <w:trPr>
          <w:trHeight w:val="503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2E0AD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348.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7831D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HIDROEX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E1CF0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26999675898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7539C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NOVA ULICA 7, 10290 ZAPREŠIĆ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DA988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58.599,29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F196B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441.516,34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E306C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63.188,58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C36C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476.094,36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E3941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99C8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63.188,58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7B21A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476.094,36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6ABEC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izvod otvorenih stavaka </w:t>
            </w:r>
          </w:p>
          <w:p w:rsidRPr="004F71AB" w:rsidR="00B778DF" w:rsidP="00B778DF" w:rsidRDefault="00B778DF" w14:paraId="4CA7AF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na dan 30.11.2022.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7F7B76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8A659CB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6BD47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351.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C38A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HILTI CROATIA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9C17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80353079725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4965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LJUDEVITA POSAVSKOG 29, 10360 SESVETE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DA91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914,46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D04EA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6.889,97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0978FF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1.373,96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7AE0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10.352,08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20D26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(50.000,00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9851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1.373,96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857F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10.352,08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77D28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izvadi iz poslovnih knjiga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774D8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6425207" w14:textId="77777777">
        <w:trPr>
          <w:trHeight w:val="53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CFB6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355.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B94AE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HONGOLDONIA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EB20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79255850261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3AAB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SAVSKA CESTA 91, 10360 SESVETE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DBFB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558,76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73B30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4.210,00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B37A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558,76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63C0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4.210,00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1D093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C414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558,76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2467B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4.210,00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74FDD5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Računi 1013/1/1 </w:t>
            </w:r>
          </w:p>
          <w:p w:rsidRPr="004F71AB" w:rsidR="00B778DF" w:rsidP="00B778DF" w:rsidRDefault="00B778DF" w14:paraId="490547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od 30.06.2021. </w:t>
            </w:r>
          </w:p>
          <w:p w:rsidRPr="004F71AB" w:rsidR="00B778DF" w:rsidP="00B778DF" w:rsidRDefault="00B778DF" w14:paraId="6A98E3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 1014/1/1 od 30.06.2021.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64AFF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54CE2B1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5191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358.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5685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H-PROJEKT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75C0A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32776159627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04BA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HORVAĆANSKA CESTA  162,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8655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1.858,12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8BD8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14.000,00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1096E7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1.922,05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DF33E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14.481,67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AD688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41A6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1.922,05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88EDA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14.481,67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7B7018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 broj  15/1/1 </w:t>
            </w:r>
          </w:p>
          <w:p w:rsidRPr="004F71AB" w:rsidR="00B778DF" w:rsidP="00B778DF" w:rsidRDefault="00B778DF" w14:paraId="1661E4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od 29.4.2022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47B32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AEE82CA" w14:textId="77777777">
        <w:trPr>
          <w:trHeight w:val="606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1A16E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359.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9229C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HP - HRVATSKA POŠTA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FD727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87311810356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C1D1F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JURIŠIĆEVA 13,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44DA2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935,85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4CBE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7.051,14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371E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1.432,88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591A2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10.796,00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F0283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86EF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1.432,88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9B1B6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10.796,00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31B99E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izvod otvorenih stavki, </w:t>
            </w:r>
          </w:p>
          <w:p w:rsidRPr="004F71AB" w:rsidR="00B778DF" w:rsidP="00B778DF" w:rsidRDefault="00B778DF" w14:paraId="38FBDF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obračun</w:t>
            </w:r>
          </w:p>
          <w:p w:rsidR="00B778DF" w:rsidP="00B778DF" w:rsidRDefault="00B778DF" w14:paraId="31A8A3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kamata na dan 16.11.</w:t>
            </w:r>
          </w:p>
          <w:p w:rsidRPr="004F71AB" w:rsidR="00B778DF" w:rsidP="00B778DF" w:rsidRDefault="00B778DF" w14:paraId="2D9E04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2022. godine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224DA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22C987B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1C8C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360.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42F93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HRGIĆ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5EF2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32927314394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914F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DUGOSELSKA 10,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B65A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1.775,74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DADBF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13.379,29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DA244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2.020,69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190B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15.224,89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CE1AF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91F88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2.020,69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9C482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15.224,89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12C2AC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IOS na dan 22.11.</w:t>
            </w:r>
          </w:p>
          <w:p w:rsidRPr="004F71AB" w:rsidR="00B778DF" w:rsidP="00B778DF" w:rsidRDefault="00B778DF" w14:paraId="51634E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2022., sporni </w:t>
            </w:r>
          </w:p>
          <w:p w:rsidR="00B778DF" w:rsidP="00B778DF" w:rsidRDefault="00B778DF" w14:paraId="69B55F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izračun z</w:t>
            </w:r>
          </w:p>
          <w:p w:rsidRPr="004F71AB" w:rsidR="00B778DF" w:rsidP="00B778DF" w:rsidRDefault="00B778DF" w14:paraId="6E1B90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atezne kamete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28CE4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259599B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E2A1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363.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518DD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HRVATSKA RADIOTELEVIZIJA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BB26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68419124305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B956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PRISAVLJE 3,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44CA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477,80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138F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3.600,00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D6878D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779,31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BF058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5.871,70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E8B66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EDAE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779,31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4451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5.871,70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004E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3D5F65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CDD506E" w14:textId="77777777">
        <w:trPr>
          <w:trHeight w:val="94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CF40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364.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EBAE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HRVATSKE AUTOCESTE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994F8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57500462912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202B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ŠIROLINA 4,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2F76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EA8D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5270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33,18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A887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250,00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D63FA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7C54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33,18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FB28C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250,00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1FC634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broj 446114-803-</w:t>
            </w:r>
          </w:p>
          <w:p w:rsidRPr="004F71AB" w:rsidR="00B778DF" w:rsidP="00B778DF" w:rsidRDefault="00B778DF" w14:paraId="11DD6A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750 od 04.09.2O2O.</w:t>
            </w:r>
          </w:p>
          <w:p w:rsidR="00B778DF" w:rsidP="00B778DF" w:rsidRDefault="00B778DF" w14:paraId="765975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godine, Račun broj 50320</w:t>
            </w:r>
          </w:p>
          <w:p w:rsidRPr="004F71AB" w:rsidR="00B778DF" w:rsidP="00B778DF" w:rsidRDefault="00B778DF" w14:paraId="60FCB7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00556 od 04.09.2020.</w:t>
            </w:r>
          </w:p>
          <w:p w:rsidR="00B778DF" w:rsidP="00B778DF" w:rsidRDefault="00B778DF" w14:paraId="5A116A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godine, Ovjereni izvod o</w:t>
            </w:r>
          </w:p>
          <w:p w:rsidRPr="004F71AB" w:rsidR="00B778DF" w:rsidP="00B778DF" w:rsidRDefault="00B778DF" w14:paraId="693A31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tvorenih stavaka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88FB9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C402090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636B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369.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E2B30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HRVATSKI TELEKOM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9FBEB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81793146560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7670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RADNIČKA CESTA 21,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AD333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26.990,76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36EA8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203.361,86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73B95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26.808,26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E7D4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201.986,86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FBF92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357A7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26.808,26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CD73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201.986,86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D15A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iz poslovnih knjiga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28465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0C62D4F" w14:textId="77777777">
        <w:trPr>
          <w:trHeight w:val="511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2DF5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371.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52D41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HRVATSKI ZAVOD ZA MIROVINSKO OSIGURANJE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4376C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84397956623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5893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A. MIHANOVIĆA 3,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2E1C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165,64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F5BA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1.247,99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EF7A3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52.915,86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D42E6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  <w:t>*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398.694,54 kn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A8DB9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(za 2. prijavu u iznosu od 68.328,74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A0164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52.915,86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28397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398.694,54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1D61BE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Presuda općinskog </w:t>
            </w:r>
          </w:p>
          <w:p w:rsidRPr="004F71AB" w:rsidR="00B778DF" w:rsidP="00B778DF" w:rsidRDefault="00B778DF" w14:paraId="49C98F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grđanskog suda u Zagrebu </w:t>
            </w:r>
          </w:p>
          <w:p w:rsidR="00B778DF" w:rsidP="00B778DF" w:rsidRDefault="00B778DF" w14:paraId="54A161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broj P-5418/2020 </w:t>
            </w:r>
          </w:p>
          <w:p w:rsidRPr="004F71AB" w:rsidR="00B778DF" w:rsidP="00B778DF" w:rsidRDefault="00B778DF" w14:paraId="4E322F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 obračun kamata,</w:t>
            </w:r>
          </w:p>
          <w:p w:rsidR="00B778DF" w:rsidP="00B778DF" w:rsidRDefault="00B778DF" w14:paraId="7652FB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Presuda Općinskog suda </w:t>
            </w:r>
          </w:p>
          <w:p w:rsidRPr="004F71AB" w:rsidR="00B778DF" w:rsidP="00B778DF" w:rsidRDefault="00B778DF" w14:paraId="689314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 Velikoj Gorici, </w:t>
            </w:r>
          </w:p>
          <w:p w:rsidR="00B778DF" w:rsidP="00B778DF" w:rsidRDefault="00B778DF" w14:paraId="6D82BC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Stalna služba u Ivanić Grad</w:t>
            </w:r>
          </w:p>
          <w:p w:rsidRPr="004F71AB" w:rsidR="00B778DF" w:rsidP="00B778DF" w:rsidRDefault="00B778DF" w14:paraId="4B7F1D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u, broj Pn-74/2021</w:t>
            </w:r>
          </w:p>
          <w:p w:rsidR="00B778DF" w:rsidP="00B778DF" w:rsidRDefault="00B778DF" w14:paraId="6698F3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od 13.12.2021., rješenje </w:t>
            </w:r>
          </w:p>
          <w:p w:rsidRPr="004F71AB" w:rsidR="00B778DF" w:rsidP="00B778DF" w:rsidRDefault="00B778DF" w14:paraId="14B60C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Općinskog suda u</w:t>
            </w:r>
          </w:p>
          <w:p w:rsidR="00B778DF" w:rsidP="00B778DF" w:rsidRDefault="00B778DF" w14:paraId="271C57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Velikoj Gorici, Stalna služ</w:t>
            </w:r>
          </w:p>
          <w:p w:rsidRPr="004F71AB" w:rsidR="00B778DF" w:rsidP="00B778DF" w:rsidRDefault="00B778DF" w14:paraId="0545F4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ba u Ivanić Gradu, </w:t>
            </w:r>
          </w:p>
          <w:p w:rsidR="00B778DF" w:rsidP="00B778DF" w:rsidRDefault="00B778DF" w14:paraId="67CB83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Pn-74/2021 od 30.08.2022</w:t>
            </w:r>
          </w:p>
          <w:p w:rsidRPr="004F71AB" w:rsidR="00B778DF" w:rsidP="00B778DF" w:rsidRDefault="00B778DF" w14:paraId="057DDB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. godine i izračun</w:t>
            </w:r>
          </w:p>
          <w:p w:rsidR="00B778DF" w:rsidP="00B778DF" w:rsidRDefault="00B778DF" w14:paraId="485484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kamata, Presuda Trgovačkog</w:t>
            </w:r>
          </w:p>
          <w:p w:rsidRPr="004F71AB" w:rsidR="00B778DF" w:rsidP="00B778DF" w:rsidRDefault="00B778DF" w14:paraId="6D6372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suda u Zagrebu,</w:t>
            </w:r>
          </w:p>
          <w:p w:rsidR="00B778DF" w:rsidP="00B778DF" w:rsidRDefault="00B778DF" w14:paraId="1B2504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broj P-1173/2017 od 18.06.</w:t>
            </w:r>
          </w:p>
          <w:p w:rsidRPr="004F71AB" w:rsidR="00B778DF" w:rsidP="00B778DF" w:rsidRDefault="00B778DF" w14:paraId="762518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2019. i izračun </w:t>
            </w:r>
          </w:p>
          <w:p w:rsidR="00B778DF" w:rsidP="00B778DF" w:rsidRDefault="00B778DF" w14:paraId="081CB5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kamata, Rješenje od </w:t>
            </w:r>
          </w:p>
          <w:p w:rsidRPr="004F71AB" w:rsidR="00B778DF" w:rsidP="00B778DF" w:rsidRDefault="00B778DF" w14:paraId="506A3E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21.09.2010. godine, </w:t>
            </w:r>
          </w:p>
          <w:p w:rsidR="00B778DF" w:rsidP="00B778DF" w:rsidRDefault="00B778DF" w14:paraId="16E58A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obračun od 05.09</w:t>
            </w:r>
          </w:p>
          <w:p w:rsidRPr="004F71AB" w:rsidR="00B778DF" w:rsidP="00B778DF" w:rsidRDefault="00B778DF" w14:paraId="7EEF2D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.2022. godine,</w:t>
            </w:r>
          </w:p>
          <w:p w:rsidR="00B778DF" w:rsidP="00B778DF" w:rsidRDefault="00B778DF" w14:paraId="38B575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odštetni zahtjev od 0</w:t>
            </w:r>
          </w:p>
          <w:p w:rsidRPr="004F71AB" w:rsidR="00B778DF" w:rsidP="00B778DF" w:rsidRDefault="00B778DF" w14:paraId="24626E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7.09.2022. godine s p</w:t>
            </w:r>
          </w:p>
          <w:p w:rsidR="00B778DF" w:rsidP="00B778DF" w:rsidRDefault="00B778DF" w14:paraId="6F3163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ovratnicom i izrčun kamata,</w:t>
            </w:r>
          </w:p>
          <w:p w:rsidRPr="004F71AB" w:rsidR="00B778DF" w:rsidP="00B778DF" w:rsidRDefault="00B778DF" w14:paraId="54CE33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Rješenje Hrvatskog </w:t>
            </w:r>
          </w:p>
          <w:p w:rsidR="00B778DF" w:rsidP="00B778DF" w:rsidRDefault="00B778DF" w14:paraId="059868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zavoda za mirovinsko </w:t>
            </w:r>
          </w:p>
          <w:p w:rsidRPr="004F71AB" w:rsidR="00B778DF" w:rsidP="00B778DF" w:rsidRDefault="00B778DF" w14:paraId="42DB45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osiguranje broj 442500 </w:t>
            </w:r>
          </w:p>
          <w:p w:rsidR="00B778DF" w:rsidP="00B778DF" w:rsidRDefault="00B778DF" w14:paraId="7113CBA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od 03.09.20</w:t>
            </w:r>
          </w:p>
          <w:p w:rsidR="00B778DF" w:rsidP="00B778DF" w:rsidRDefault="00B778DF" w14:paraId="1F79CC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18., odštetni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zahtjev od 29.11.2022. i obračun</w:t>
            </w:r>
          </w:p>
          <w:p w:rsidRPr="004F71AB" w:rsidR="00B778DF" w:rsidP="00B778DF" w:rsidRDefault="00B778DF" w14:paraId="1EA128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dospjelih i </w:t>
            </w:r>
          </w:p>
          <w:p w:rsidR="00B778DF" w:rsidP="00B778DF" w:rsidRDefault="00B778DF" w14:paraId="27A742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isplaćenih svota mirovine</w:t>
            </w:r>
          </w:p>
          <w:p w:rsidR="00B778DF" w:rsidP="00B778DF" w:rsidRDefault="00B778DF" w14:paraId="56B69B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za razdoblje od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01.04.2020.do31.10.2022</w:t>
            </w:r>
          </w:p>
          <w:p w:rsidRPr="004F71AB" w:rsidR="00B778DF" w:rsidP="00B778DF" w:rsidRDefault="00B778DF" w14:paraId="366638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. u iznosu od </w:t>
            </w:r>
          </w:p>
          <w:p w:rsidR="00B778DF" w:rsidP="00B778DF" w:rsidRDefault="00B778DF" w14:paraId="0A9C1C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24.904,08 (kn)/3.305,34€ </w:t>
            </w:r>
          </w:p>
          <w:p w:rsidRPr="004F71AB" w:rsidR="00B778DF" w:rsidP="00B778DF" w:rsidRDefault="00B778DF" w14:paraId="21FC6D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od24.11.2022.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C10EF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72A7EBC" w14:textId="77777777">
        <w:trPr>
          <w:trHeight w:val="93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C51B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372.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DBDA5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HRVATSKI ZAVOD ZA ZAPOŠLJAVANJE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F8D31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91547293790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C36C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SAVSKA CESTA 64,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21466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3BB25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D89F5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3.358,50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0AAD0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25.304,65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1ABE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0FC61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3.358,50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D46E4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25.304,65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03C341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Ugovor o dodjeli </w:t>
            </w:r>
          </w:p>
          <w:p w:rsidRPr="004F71AB" w:rsidR="00B778DF" w:rsidP="00B778DF" w:rsidRDefault="00B778DF" w14:paraId="74B736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potpore za</w:t>
            </w:r>
          </w:p>
          <w:p w:rsidR="00B778DF" w:rsidP="00B778DF" w:rsidRDefault="00B778DF" w14:paraId="339FDE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očuvanje radnih mjesta</w:t>
            </w:r>
          </w:p>
          <w:p w:rsidRPr="004F71AB" w:rsidR="00B778DF" w:rsidP="00B778DF" w:rsidRDefault="00B778DF" w14:paraId="1735B3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u djelatnostima </w:t>
            </w:r>
          </w:p>
          <w:p w:rsidR="00B778DF" w:rsidP="00B778DF" w:rsidRDefault="00B778DF" w14:paraId="0224DF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pogođenim  Koronavirusom</w:t>
            </w:r>
          </w:p>
          <w:p w:rsidRPr="004F71AB" w:rsidR="00B778DF" w:rsidP="00B778DF" w:rsidRDefault="00B778DF" w14:paraId="5B8F25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-COVID 19 </w:t>
            </w:r>
          </w:p>
          <w:p w:rsidRPr="004F71AB" w:rsidR="00B778DF" w:rsidP="00B778DF" w:rsidRDefault="00B778DF" w14:paraId="1D9A0B0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Klasa: 103-05/20-01/8500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9A4ED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E0C442F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4CA1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377.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CB56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IGM MOSLAVINAKAMEN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CBD4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79430358049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7996B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GARIĆKA ULICA 74, MIKLEUŠKA,  44320 KUTINA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C54F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16.430,84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3785E3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123.798,13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BC2CE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16.430,84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B86527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123.798,13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B1788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E664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16.430,84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A49D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123.798,13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433AF1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izvod</w:t>
            </w:r>
          </w:p>
          <w:p w:rsidRPr="004F71AB" w:rsidR="00B778DF" w:rsidP="00B778DF" w:rsidRDefault="00B778DF" w14:paraId="4760A9F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otvorenih stavni, </w:t>
            </w:r>
          </w:p>
          <w:p w:rsidRPr="004F71AB" w:rsidR="00B778DF" w:rsidP="00B778DF" w:rsidRDefault="00B778DF" w14:paraId="626551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financijska kartica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3E833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D1CBC12" w14:textId="77777777">
        <w:trPr>
          <w:trHeight w:val="75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A0AF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384.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8C72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INA MAZIVA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91EC4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63988426425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7586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RADNIČKA CESTA 175, P.P.270,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BA69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235,50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69DC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1.774,38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54946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1.456,84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28FA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10.976,59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A2ED9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NE 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253F1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1.456,84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5F36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10.976,59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14C280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</w:t>
            </w:r>
          </w:p>
          <w:p w:rsidRPr="004F71AB" w:rsidR="00B778DF" w:rsidP="00B778DF" w:rsidRDefault="00B778DF" w14:paraId="04D77B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stavki kupca, </w:t>
            </w:r>
          </w:p>
          <w:p w:rsidRPr="004F71AB" w:rsidR="00B778DF" w:rsidP="00B778DF" w:rsidRDefault="00B778DF" w14:paraId="599976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Obracun kamata zakljčno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 xml:space="preserve">s danom 16.11.2022., </w:t>
            </w:r>
          </w:p>
          <w:p w:rsidRPr="004F71AB" w:rsidR="00B778DF" w:rsidP="00B778DF" w:rsidRDefault="00B778DF" w14:paraId="6F5E04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 o kupoprodaii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4D150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96E6BF8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67E7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385.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720D9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INA-INDUSTRIJA NAFTE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23E1E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27759560625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1280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AVENIJA V. HOLJEVCA 10, 10020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4DD80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23.104,29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85305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174.079,25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09D0C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46.130,70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F60E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347.571,78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19CE9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(3.500.000,00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AFC1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46.130,70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A546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347.571,78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F8278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 o korištenju INA kartice,</w:t>
            </w:r>
          </w:p>
          <w:p w:rsidRPr="004F71AB" w:rsidR="00B778DF" w:rsidP="00B778DF" w:rsidRDefault="00B778DF" w14:paraId="2B53CBE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izvod otvorenih stavki,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8C1AF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B672C5A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30EA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389.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AF6E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INERO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43A05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66690397116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0297D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SOLINSKA 80, 21000 SPLIT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87C9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35.111,00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55AE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264.543,83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0A4D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35.111,00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50C9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264.543,84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54CD7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(1.250.000,00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F365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35.111,00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7775A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264.543,84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8E1E4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D1721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2A70A02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1D24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391.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FDF3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INFRATERRA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780B3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2873134429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553A2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NOVO BRDO 31A, 44320 KUTINA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9036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38.180,29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91EF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287.669,38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AB08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38.180,29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5F2D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287.669,38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2508D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5963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31.544,15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404E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237.669,38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21F1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izvadak iz poslovne knjige, </w:t>
            </w:r>
          </w:p>
          <w:p w:rsidRPr="004F71AB" w:rsidR="00B778DF" w:rsidP="00B778DF" w:rsidRDefault="00B778DF" w14:paraId="2A314C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 o cesiji, 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043C3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DBF3491" w14:textId="77777777">
        <w:trPr>
          <w:trHeight w:val="909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D379D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393.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9B9E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ING-ATEST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22E7F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21777333810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EA21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HRVATSKE MORNARICE 1A/1, 21000 SPLIT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D1CF4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2.953,08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E080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22.250,00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1B07B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3.284,08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A7F25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24.743,88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AD677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BE04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3.284,08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B142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24.743,88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4F6334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Rn. usluga br. 129-V1OO</w:t>
            </w:r>
          </w:p>
          <w:p w:rsidRPr="004F71AB" w:rsidR="00B778DF" w:rsidP="00B778DF" w:rsidRDefault="00B778DF" w14:paraId="2BD88D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-1O, 225-V1OO-1O,</w:t>
            </w:r>
          </w:p>
          <w:p w:rsidRPr="004F71AB" w:rsidR="00B778DF" w:rsidP="00B778DF" w:rsidRDefault="00B778DF" w14:paraId="2DC243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1106-V100-10, 3163-V1OO-O, </w:t>
            </w:r>
          </w:p>
          <w:p w:rsidR="00B778DF" w:rsidP="00B778DF" w:rsidRDefault="00B778DF" w14:paraId="109B0C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5247-V1OO-1O, Salda</w:t>
            </w:r>
          </w:p>
          <w:p w:rsidRPr="004F71AB" w:rsidR="00B778DF" w:rsidP="00B778DF" w:rsidRDefault="00B778DF" w14:paraId="2732B6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konto kartica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F8A0A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708117F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507C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397.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9BBEB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INSTALIM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394F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06996253775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69A60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JESENOVEC, JESENOVEČKA 58, 10363 BELOVAR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6DDE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87.238,23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0D88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657.296,47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3B94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40.032,89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CA92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301.627,83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561B13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D7E6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40.032,89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BDB77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301.627,83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3503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9DA4E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0ECCF6A" w14:textId="77777777">
        <w:trPr>
          <w:trHeight w:val="75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93EA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399.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A2FC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INSTITUT IGH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CF17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79766124714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2D784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ULICA JANKA RAKUŠE 1,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04C7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F692E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12F14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1.327,23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6214C3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10.000,00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6754F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D661F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1.327,23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C22F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10.000,00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1AA21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2846-05-4904822 od</w:t>
            </w:r>
          </w:p>
          <w:p w:rsidRPr="004F71AB" w:rsidR="00B778DF" w:rsidP="00B778DF" w:rsidRDefault="00B778DF" w14:paraId="66D91E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dana 17.10.2022.</w:t>
            </w:r>
          </w:p>
          <w:p w:rsidRPr="004F71AB" w:rsidR="00B778DF" w:rsidP="00B778DF" w:rsidRDefault="00B778DF" w14:paraId="326620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godine,  Izvod otvorenih računa</w:t>
            </w:r>
          </w:p>
          <w:p w:rsidRPr="004F71AB" w:rsidR="00B778DF" w:rsidP="00B778DF" w:rsidRDefault="00B778DF" w14:paraId="12EE05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na dan 22.11.2022. godine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049F9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23C2E51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7DDFF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400.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983F7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INTEL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DC749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22808718919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5A2BA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KORČULANSKA 6,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4A76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304,17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2B865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2.291,80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1139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443,12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CDD6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3.338,69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59A1C2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436AC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443,12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9219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3.338,69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DEFE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izvadak iz poslovnih </w:t>
            </w:r>
          </w:p>
          <w:p w:rsidRPr="004F71AB" w:rsidR="00B778DF" w:rsidP="00B778DF" w:rsidRDefault="00B778DF" w14:paraId="28C99C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knjiga, 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98A85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1FB7222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9C9A4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402.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7B023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INTER-PROMET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44C72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74451385509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89833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TOMISLAVOVA 95, 43541 SIRAČ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F7C3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44.661,67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1095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336.503,33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4AAA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46.317,45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78EC5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348.978,84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B365A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(1.000.000,00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3F7D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46.317,45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C9D4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348.978,84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6EA00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Ugovor UP2253-19-JN, računi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A2AAB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BF00758" w14:textId="77777777">
        <w:trPr>
          <w:trHeight w:val="739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6565A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405.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CDF8F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INŽENJERSKI PROJEKTNI ZAVOD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D4F1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94810978461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D39DB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PRILAZ BARUNA FILIPOVIĆA 21,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9692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663,61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883B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5.000,00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6E94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1.368,83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519F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10.313,44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260DA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B5BF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1.368,83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85A4A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10.313,44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450AB6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ugovor- narudžbenice,</w:t>
            </w:r>
          </w:p>
          <w:p w:rsidRPr="004F71AB" w:rsidR="00B778DF" w:rsidP="00B778DF" w:rsidRDefault="00B778DF" w14:paraId="46F79F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računi, 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4BDAF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A62624B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2567B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411.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BDA7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IVAKOP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C555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34845090946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7D66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SAVSKA  ULICA 50, 10310 IVANIĆ GRAD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6C285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7.966,31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7A17B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60.022,13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9ED4B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8.161,85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F7592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61.495,48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C8C1E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68CE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8.161,85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DC8F9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61.495,48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42195E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iz poslovnih</w:t>
            </w:r>
          </w:p>
          <w:p w:rsidRPr="004F71AB" w:rsidR="00B778DF" w:rsidP="00B778DF" w:rsidRDefault="00B778DF" w14:paraId="6250DF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knjiga (otvorene </w:t>
            </w:r>
          </w:p>
          <w:p w:rsidRPr="004F71AB" w:rsidR="00B778DF" w:rsidP="00B778DF" w:rsidRDefault="00B778DF" w14:paraId="5396FE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stavke) od 16.11.2022. i 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2AAB8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57A39B9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61C6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417.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0FE06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IZO-MONTAŽA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C407A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72874173980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0A13A3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REMETINEČKA CESTA 20,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42F9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10.544,89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72C2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79.450,46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58BBE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10.813,22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D27444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81.472,21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67390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7542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10.813,22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73F4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81.472,21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E85C4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stavki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CBF64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E7B82B9" w14:textId="77777777">
        <w:trPr>
          <w:trHeight w:val="739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0544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423.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E1A0C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JAVNA VATROGASNA POSTROJBA GRADA IVANIĆ GRADA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5E4B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92203261916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8D59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OMLADINSKA 30, 1 310 IVANIĆ GRAD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DB6E4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1.049,18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C5766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7.905,05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0F49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2.049,29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58B04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15.440,38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12E52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90FB2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2.049,29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4CB9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15.440,38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7148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Izvod otvorenih stavki iz </w:t>
            </w:r>
          </w:p>
          <w:p w:rsidRPr="004F71AB" w:rsidR="00B778DF" w:rsidP="00B778DF" w:rsidRDefault="00B778DF" w14:paraId="6109B7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poslovnih knjiga, 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CD550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DFABD57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352C9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426.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9FE7D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JAVNI BILJEŽNIK ŽELJKICA KIRIN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264E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73624263662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ACA2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MOSLAVAČKA 12, 10310 IVANIĆ GRAD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E2A1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4.943,36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6144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37.245,75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9C86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5.008,69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AE520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37.738,00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3107B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5227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5.008,69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C1E4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37.738,00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7400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 i izvadak iz</w:t>
            </w:r>
          </w:p>
          <w:p w:rsidRPr="004F71AB" w:rsidR="00B778DF" w:rsidP="00B778DF" w:rsidRDefault="00B778DF" w14:paraId="6E5012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poslovnih knjiga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0D1DC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12F36A2" w14:textId="77777777">
        <w:trPr>
          <w:trHeight w:val="59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73EA0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430.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8A9C0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JP &amp; S GROUP J.D.O.O.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3914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79953054557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FE0D0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ULICA AKADEMIKA MIRKA MALEZA 20B, 42240 IVANEC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EB13C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070D6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3DDA0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3.144,07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6731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23.689,00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9EF4B7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2FBA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3.144,07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033A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23.689,00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7CD717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prijedlog za ovrhu</w:t>
            </w:r>
          </w:p>
          <w:p w:rsidRPr="004F71AB" w:rsidR="00B778DF" w:rsidP="00B778DF" w:rsidRDefault="00B778DF" w14:paraId="62A50A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- JAVNI BILJEŽNIK </w:t>
            </w:r>
          </w:p>
          <w:p w:rsidRPr="004F71AB" w:rsidR="00B778DF" w:rsidP="00B778DF" w:rsidRDefault="00B778DF" w14:paraId="7080BB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Željko Kirin Ovrv-6442/2022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59C1D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F021294" w14:textId="77777777">
        <w:trPr>
          <w:trHeight w:val="55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4FA8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437.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9FDA4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KAMING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9819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15834377307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1030D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ZAGORSKA 1,  42222 LJUBEŠČICA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2E57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5.547,37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E3F2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41.796,64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7E101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5.547,37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14CF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41.796,64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F5D9E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84963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5.547,37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A827D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41.796,64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244E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izvadak iz poslovnih</w:t>
            </w:r>
          </w:p>
          <w:p w:rsidRPr="004F71AB" w:rsidR="00B778DF" w:rsidP="00B778DF" w:rsidRDefault="00B778DF" w14:paraId="2AD5E1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knjiga od 28.11.2022.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A2EC3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E4C44F4" w14:textId="77777777">
        <w:trPr>
          <w:trHeight w:val="585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8F75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438.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3AD08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KAPITEL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33AC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44838895379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7D90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TRG V. NAZORA 15, 10310 IVANIĆ GRAD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291C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1.598,41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2725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12.043,25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5C437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5.932,08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38DB3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44.695,22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E2BE3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C3B9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5.932,08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C0D9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44.695,22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85A19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izvod otvorenih računa,</w:t>
            </w:r>
          </w:p>
          <w:p w:rsidRPr="004F71AB" w:rsidR="00B778DF" w:rsidP="00B778DF" w:rsidRDefault="00B778DF" w14:paraId="6395F8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obračun kamata, kartica partnera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B6FE2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C1D2094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EFE3A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A22B5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KEMOKOP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98A5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12916703731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0358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INDUSTRIJSKA CESTA 10, 10370 DUGO SELO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A6CAF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4.892,49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6994B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36.862,50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F2AC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4.892,49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D5F7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36.862,50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C82075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612A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4.892,49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A5F8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36.862,50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3F3E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03C80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416A4E0" w14:textId="77777777">
        <w:trPr>
          <w:trHeight w:val="795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477A8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444.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D93B4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KD ČISTOĆA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69032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6531901714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4FA9C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DOLAC 14, 51000 RIJEKA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D60F7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223,28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F622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1.682,31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C8359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335,42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FA50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2.527,23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EF425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7535B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335,42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3DB3D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2.527,23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1CC6D8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stavak</w:t>
            </w:r>
          </w:p>
          <w:p w:rsidRPr="004F71AB" w:rsidR="00B778DF" w:rsidP="00B778DF" w:rsidRDefault="00B778DF" w14:paraId="137A77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 na dan 23.11.2022.,</w:t>
            </w:r>
          </w:p>
          <w:p w:rsidR="00B778DF" w:rsidP="00B778DF" w:rsidRDefault="00B778DF" w14:paraId="5C3D61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kamatni račun br.</w:t>
            </w:r>
          </w:p>
          <w:p w:rsidRPr="004F71AB" w:rsidR="00B778DF" w:rsidP="00B778DF" w:rsidRDefault="00B778DF" w14:paraId="39BF81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 od 23.11.2022.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2DC2F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2331071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C016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B3561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KD VODOVOD I KANALIZACIJA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9D8E4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80805858278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B08B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DOLAC 14, 51000 RIJEKA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F4E3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C6C9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3131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11,68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504D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87,97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2CA6F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B2D7C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11,68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FCE9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87,97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438821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br,  3-0002021-2</w:t>
            </w:r>
          </w:p>
          <w:p w:rsidRPr="004F71AB" w:rsidR="00B778DF" w:rsidP="00B778DF" w:rsidRDefault="00B778DF" w14:paraId="58764F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021 od 31.12.2021.g,</w:t>
            </w:r>
          </w:p>
          <w:p w:rsidR="00B778DF" w:rsidP="00B778DF" w:rsidRDefault="00B778DF" w14:paraId="4DDF33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izvod otvorenih stavki </w:t>
            </w:r>
          </w:p>
          <w:p w:rsidRPr="004F71AB" w:rsidR="00B778DF" w:rsidP="00B778DF" w:rsidRDefault="00B778DF" w14:paraId="06BCF8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od 16.11.2022. godine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AA1F4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FC33CE6" w14:textId="77777777">
        <w:trPr>
          <w:trHeight w:val="94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0AA93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0AD8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KF FINANCE D.O.O. 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1918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72316770792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CBCA4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STROJARSKA CESTA 20,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BF643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29.033,11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7FE9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218.750,00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34D8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45.983,61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D5655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346.463,48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414FB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40A7B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45.983,61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3917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346.463,48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064CA1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 o financijsk</w:t>
            </w:r>
          </w:p>
          <w:p w:rsidRPr="004F71AB" w:rsidR="00B778DF" w:rsidP="00B778DF" w:rsidRDefault="00B778DF" w14:paraId="44D226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om savjetovanju</w:t>
            </w:r>
          </w:p>
          <w:p w:rsidRPr="004F71AB" w:rsidR="00B778DF" w:rsidP="00B778DF" w:rsidRDefault="00B778DF" w14:paraId="4D0F9E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od 07.12.2021.,</w:t>
            </w:r>
          </w:p>
          <w:p w:rsidR="00B778DF" w:rsidP="00B778DF" w:rsidRDefault="00B778DF" w14:paraId="6B42F1D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faktura 117-VP1-1 i </w:t>
            </w:r>
          </w:p>
          <w:p w:rsidRPr="004F71AB" w:rsidR="00B778DF" w:rsidP="00B778DF" w:rsidRDefault="00B778DF" w14:paraId="0243FA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132-VP1-1, izvod </w:t>
            </w:r>
          </w:p>
          <w:p w:rsidR="00B778DF" w:rsidP="00B778DF" w:rsidRDefault="00B778DF" w14:paraId="04F2B7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otvorenih stavaka; ob</w:t>
            </w:r>
          </w:p>
          <w:p w:rsidRPr="004F71AB" w:rsidR="00B778DF" w:rsidP="00B778DF" w:rsidRDefault="00B778DF" w14:paraId="6E70A8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2F944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3400092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0437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CBF91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KIMI USLUGE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C2FA8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87602262596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B6ADB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GRANEŠINA 33,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D83A9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1.194,51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F0A79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9.000,00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FDA7F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1.238,66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6265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9.332,68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5E826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61B57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1.238,66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F4A0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9.332,68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40C4BE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rečun 41/2/1, otv</w:t>
            </w:r>
          </w:p>
          <w:p w:rsidRPr="004F71AB" w:rsidR="00B778DF" w:rsidP="00B778DF" w:rsidRDefault="00B778DF" w14:paraId="56C565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orene stavke,</w:t>
            </w:r>
          </w:p>
          <w:p w:rsidRPr="004F71AB" w:rsidR="00B778DF" w:rsidP="00B778DF" w:rsidRDefault="00B778DF" w14:paraId="6DCCA9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 xml:space="preserve"> obračun zateznih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FA25F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 </w:t>
            </w:r>
          </w:p>
        </w:tc>
      </w:tr>
      <w:tr w:rsidRPr="004F71AB" w:rsidR="00875A0A" w:rsidTr="00875A0A" w14:paraId="7BD9596E" w14:textId="77777777">
        <w:trPr>
          <w:trHeight w:val="1136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962C7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D8266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KINDER OBRT ZA GRADNJU I USLUGE VL. TOMISLAV KINDER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92A4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36605135183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C03B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VINKA KINDERA 10,  DRENČEC, 10361 SESVETSKI KRALJEVEC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B0A1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17.003,57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22962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128.113,40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8C09C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17.327,15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04E48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130.551,40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63FAF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3B29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17.327,15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CBF28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130.551,40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4C72B2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br. 80/RJ1/1 o</w:t>
            </w:r>
          </w:p>
          <w:p w:rsidRPr="004F71AB" w:rsidR="00B778DF" w:rsidP="00B778DF" w:rsidRDefault="00B778DF" w14:paraId="6734145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d 15.06.2022., </w:t>
            </w:r>
          </w:p>
          <w:p w:rsidR="00B778DF" w:rsidP="00B778DF" w:rsidRDefault="00B778DF" w14:paraId="53FCC9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br. 98/RJ1/1</w:t>
            </w:r>
          </w:p>
          <w:p w:rsidRPr="004F71AB" w:rsidR="00B778DF" w:rsidP="00B778DF" w:rsidRDefault="00B778DF" w14:paraId="23D313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od 13.07.2022., </w:t>
            </w:r>
          </w:p>
          <w:p w:rsidR="00B778DF" w:rsidP="00B778DF" w:rsidRDefault="00B778DF" w14:paraId="73AE3A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narudžbenica br, NU002</w:t>
            </w:r>
          </w:p>
          <w:p w:rsidRPr="004F71AB" w:rsidR="00B778DF" w:rsidP="00B778DF" w:rsidRDefault="00B778DF" w14:paraId="7DFA23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9971 OD 11.04.2022.</w:t>
            </w:r>
          </w:p>
          <w:p w:rsidR="00B778DF" w:rsidP="00B778DF" w:rsidRDefault="00B778DF" w14:paraId="0023EE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sa zapisnikom o</w:t>
            </w:r>
          </w:p>
          <w:p w:rsidRPr="004F71AB" w:rsidR="00B778DF" w:rsidP="00B778DF" w:rsidRDefault="00B778DF" w14:paraId="7D771D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izvedenim radovima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DB4CA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AD980E0" w14:textId="77777777">
        <w:trPr>
          <w:trHeight w:val="94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C48DC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451.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24A96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KLEMM SIGURNOST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6AA5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35596498125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06184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DRAGE GERVAISA 3,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82FBE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35.565,40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A575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267.967,51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A913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39.071,65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9610D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294.385,31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B5D2C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(28.990,97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6FCF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39.071,65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8AA1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294.385,31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5D5649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ugovori, narudžbenice</w:t>
            </w:r>
          </w:p>
          <w:p w:rsidRPr="004F71AB" w:rsidR="00B778DF" w:rsidP="00B778DF" w:rsidRDefault="00B778DF" w14:paraId="523FAA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 anex, rješenje</w:t>
            </w:r>
          </w:p>
          <w:p w:rsidR="00B778DF" w:rsidP="00B778DF" w:rsidRDefault="00B778DF" w14:paraId="6F7C45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 ovrsi javnog bilježnika </w:t>
            </w:r>
          </w:p>
          <w:p w:rsidRPr="004F71AB" w:rsidR="00B778DF" w:rsidP="00B778DF" w:rsidRDefault="00B778DF" w14:paraId="0D8E42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Ivana Malekovića</w:t>
            </w:r>
          </w:p>
          <w:p w:rsidR="00B778DF" w:rsidP="00B778DF" w:rsidRDefault="00B778DF" w14:paraId="2588ED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 Velike Gorice, posl.</w:t>
            </w:r>
          </w:p>
          <w:p w:rsidRPr="004F71AB" w:rsidR="00B778DF" w:rsidP="00B778DF" w:rsidRDefault="00B778DF" w14:paraId="1112D0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br. Ovrv-791-2022 </w:t>
            </w:r>
          </w:p>
          <w:p w:rsidRPr="004F71AB" w:rsidR="00B778DF" w:rsidP="00B778DF" w:rsidRDefault="00B778DF" w14:paraId="19D4AE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 Ovrv-6171/2022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F4526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0BE6534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31F5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453.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8A33C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KLIMA EXPERT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6581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49766965594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15B7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KARLOVAČKA CESTA 203/A, 10250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2BB9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3.537,54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6AE9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26.653,60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27D85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3.537,54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481FC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26.653,60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9BC14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6443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3.537,54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849B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26.653,60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471B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računi, izvadak iz </w:t>
            </w:r>
          </w:p>
          <w:p w:rsidRPr="004F71AB" w:rsidR="00B778DF" w:rsidP="00B778DF" w:rsidRDefault="00B778DF" w14:paraId="38FC12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poslovnih knjiga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9572F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2AAEBDF" w14:textId="77777777">
        <w:trPr>
          <w:trHeight w:val="964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3D59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456.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A431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KOLEKTOR KOLING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1A6E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96766019518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FB61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ARKOVA ULICA 43, 5280 IDRIJA, SLOVENIJA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E3C0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6A3A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5A8D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9.418,27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E0130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70.961,98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EBDCA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15815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9.418,27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E0F40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70.961,98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2A2EC3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Sudski postupak posl.</w:t>
            </w:r>
          </w:p>
          <w:p w:rsidRPr="004F71AB" w:rsidR="00B778DF" w:rsidP="00B778DF" w:rsidRDefault="00B778DF" w14:paraId="5F1726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br. P-1987/2022,</w:t>
            </w:r>
          </w:p>
          <w:p w:rsidRPr="004F71AB" w:rsidR="00B778DF" w:rsidP="00B778DF" w:rsidRDefault="00B778DF" w14:paraId="163C93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koji se vodi pred Trgovačkim</w:t>
            </w:r>
          </w:p>
          <w:p w:rsidRPr="004F71AB" w:rsidR="00B778DF" w:rsidP="00B778DF" w:rsidRDefault="00B778DF" w14:paraId="2D030E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sudom u Zagrebu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946F8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AF3A7A2" w14:textId="77777777">
        <w:trPr>
          <w:trHeight w:val="2083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227C5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461.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E199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KOMUNALAC PETRINJA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B859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53696178845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464B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IVANA GUNDULIĆA 14, 44250 PETRINJA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BC92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4FA8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F6AE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1.907,25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29D3C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14.370,21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51F2E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493D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1.907,25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CD9DB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14.370,21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4CBAD5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Financijska kartic</w:t>
            </w:r>
          </w:p>
          <w:p w:rsidRPr="004F71AB" w:rsidR="00B778DF" w:rsidP="00B778DF" w:rsidRDefault="00B778DF" w14:paraId="369AD1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a dobavljača, Račun </w:t>
            </w:r>
          </w:p>
          <w:p w:rsidR="00B778DF" w:rsidP="00B778DF" w:rsidRDefault="00B778DF" w14:paraId="6C62FA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broj 629-02-48050</w:t>
            </w:r>
          </w:p>
          <w:p w:rsidRPr="004F71AB" w:rsidR="00B778DF" w:rsidP="00B778DF" w:rsidRDefault="00B778DF" w14:paraId="2C21AD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od 20.06.2022., </w:t>
            </w:r>
          </w:p>
          <w:p w:rsidR="00B778DF" w:rsidP="00B778DF" w:rsidRDefault="00B778DF" w14:paraId="23197D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Izvaja o prijeboju o</w:t>
            </w:r>
          </w:p>
          <w:p w:rsidRPr="004F71AB" w:rsidR="00B778DF" w:rsidP="00B778DF" w:rsidRDefault="00B778DF" w14:paraId="23FE66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d 08.08.2022., </w:t>
            </w:r>
          </w:p>
          <w:p w:rsidR="00B778DF" w:rsidP="00B778DF" w:rsidRDefault="00B778DF" w14:paraId="71A7315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Višestrika kompozicija</w:t>
            </w:r>
          </w:p>
          <w:p w:rsidRPr="004F71AB" w:rsidR="00B778DF" w:rsidP="00B778DF" w:rsidRDefault="00B778DF" w14:paraId="361DF9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od 24.08.2022.,</w:t>
            </w:r>
          </w:p>
          <w:p w:rsidR="00B778DF" w:rsidP="00B778DF" w:rsidRDefault="00B778DF" w14:paraId="36F7BF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Izjava o prijeboju od</w:t>
            </w:r>
          </w:p>
          <w:p w:rsidRPr="004F71AB" w:rsidR="00B778DF" w:rsidP="00B778DF" w:rsidRDefault="00B778DF" w14:paraId="597546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02.09.2022.,</w:t>
            </w:r>
          </w:p>
          <w:p w:rsidR="00B778DF" w:rsidP="00B778DF" w:rsidRDefault="00B778DF" w14:paraId="030C3B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Izjava o prijeboju </w:t>
            </w:r>
          </w:p>
          <w:p w:rsidRPr="004F71AB" w:rsidR="00B778DF" w:rsidP="00B778DF" w:rsidRDefault="00B778DF" w14:paraId="0764EF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od 08.09.2022.,</w:t>
            </w:r>
          </w:p>
          <w:p w:rsidR="00B778DF" w:rsidP="00B778DF" w:rsidRDefault="00B778DF" w14:paraId="46424F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Izjava o prijeboju </w:t>
            </w:r>
          </w:p>
          <w:p w:rsidRPr="004F71AB" w:rsidR="00B778DF" w:rsidP="00B778DF" w:rsidRDefault="00B778DF" w14:paraId="78EF66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od 15.09.2022., </w:t>
            </w:r>
          </w:p>
          <w:p w:rsidR="00B778DF" w:rsidP="00B778DF" w:rsidRDefault="00B778DF" w14:paraId="13387A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dokaz o uplati od 10</w:t>
            </w:r>
          </w:p>
          <w:p w:rsidRPr="004F71AB" w:rsidR="00B778DF" w:rsidP="00B778DF" w:rsidRDefault="00B778DF" w14:paraId="78C7F3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.10.2022., dokaz</w:t>
            </w:r>
          </w:p>
          <w:p w:rsidR="00B778DF" w:rsidP="00B778DF" w:rsidRDefault="00B778DF" w14:paraId="29D46F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 uplati od 14.10.2022.</w:t>
            </w:r>
          </w:p>
          <w:p w:rsidRPr="004F71AB" w:rsidR="00B778DF" w:rsidP="00B778DF" w:rsidRDefault="00B778DF" w14:paraId="55D8AF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 potvrda o pretplati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4E2C6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9180596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072D7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476.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0B7C3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KORONA D.O.O. 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4C2DB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47284877201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258BD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GIUSEPPEA VERDIA 23, 51410 OPATIJA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6260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18.249,39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60AC3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137.500,00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F954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18.249,39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92488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137.500,00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98853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(50.000,00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DF74D3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2.270,80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359B4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17.109,37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637199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 91/2021,</w:t>
            </w:r>
          </w:p>
          <w:p w:rsidRPr="004F71AB" w:rsidR="00B778DF" w:rsidP="00B778DF" w:rsidRDefault="00B778DF" w14:paraId="180D9C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197/2021, 21/2022, </w:t>
            </w:r>
          </w:p>
          <w:p w:rsidRPr="004F71AB" w:rsidR="00B778DF" w:rsidP="00B778DF" w:rsidRDefault="00B778DF" w14:paraId="5D33F6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62/2022 (svi računi u privitku)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D74E8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4DFB13F" w14:textId="77777777">
        <w:trPr>
          <w:trHeight w:val="1515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99B4E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480.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623D8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KREŠO PETEK 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83347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37095739957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23BD1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MAROFSKI PUT 4, 10310 IVANIĆ GRAD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EB28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318.534,74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89A0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2.400.000,00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EDD8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847.959,82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09629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6.388.953,26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BBBEB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(6.000.000,00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3FEC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847.959,82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66975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6.388.953,26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56BBAF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 o zajmu od 23</w:t>
            </w:r>
          </w:p>
          <w:p w:rsidR="00B778DF" w:rsidP="00B778DF" w:rsidRDefault="00B778DF" w14:paraId="794746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.11.2021. godine,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Očevidnik neizvršenih</w:t>
            </w:r>
          </w:p>
          <w:p w:rsidRPr="004F71AB" w:rsidR="00B778DF" w:rsidP="00B778DF" w:rsidRDefault="00B778DF" w14:paraId="3E7675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obveza </w:t>
            </w:r>
          </w:p>
          <w:p w:rsidR="00B778DF" w:rsidP="00B778DF" w:rsidRDefault="00B778DF" w14:paraId="619730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 plaćanje bez sp</w:t>
            </w:r>
          </w:p>
          <w:p w:rsidRPr="004F71AB" w:rsidR="00B778DF" w:rsidP="00B778DF" w:rsidRDefault="00B778DF" w14:paraId="001F62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ecifikacije naplate od </w:t>
            </w:r>
          </w:p>
          <w:p w:rsidR="00B778DF" w:rsidP="00B778DF" w:rsidRDefault="00B778DF" w14:paraId="4F1928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16.11.2022.g., Ugovor </w:t>
            </w:r>
          </w:p>
          <w:p w:rsidRPr="004F71AB" w:rsidR="00B778DF" w:rsidP="00B778DF" w:rsidRDefault="00B778DF" w14:paraId="133EB2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 okvirnom </w:t>
            </w:r>
          </w:p>
          <w:p w:rsidR="00B778DF" w:rsidP="00B778DF" w:rsidRDefault="00B778DF" w14:paraId="6742E3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kreditu br. 18178550006</w:t>
            </w:r>
          </w:p>
          <w:p w:rsidRPr="004F71AB" w:rsidR="00B778DF" w:rsidP="00B778DF" w:rsidRDefault="00B778DF" w14:paraId="0C0BCE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od 28.9.2018., </w:t>
            </w:r>
          </w:p>
          <w:p w:rsidR="00B778DF" w:rsidP="00B778DF" w:rsidRDefault="00B778DF" w14:paraId="3C0EE0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Zadužnica O</w:t>
            </w:r>
          </w:p>
          <w:p w:rsidRPr="004F71AB" w:rsidR="00B778DF" w:rsidP="00B778DF" w:rsidRDefault="00B778DF" w14:paraId="21B8E6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V- 1347/2019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D760D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3D22E19" w14:textId="77777777">
        <w:trPr>
          <w:trHeight w:val="889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9F8B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482.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7BAE1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KUKEC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5DFD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75414599885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D7C1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NOVA INDUSTRIJSKA CESTA 6, 10310 IVANIĆ GRAD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22B9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18.877,54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23DAD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142.232,81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330606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15.043,41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1EE98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113.344,59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95195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(300.000,00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CEDF5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15.043,41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5C11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113.344,59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7711D13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Zadužnica</w:t>
            </w:r>
          </w:p>
          <w:p w:rsidRPr="004F71AB" w:rsidR="00B778DF" w:rsidP="00B778DF" w:rsidRDefault="00B778DF" w14:paraId="0193A4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OV-9046/2017, </w:t>
            </w:r>
          </w:p>
          <w:p w:rsidR="00B778DF" w:rsidP="00B778DF" w:rsidRDefault="00B778DF" w14:paraId="181084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OV-9047/2017,</w:t>
            </w:r>
          </w:p>
          <w:p w:rsidRPr="004F71AB" w:rsidR="00B778DF" w:rsidP="00B778DF" w:rsidRDefault="00B778DF" w14:paraId="4CC3F2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OV-5389/2018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4386D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3573071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3F5D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484.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7026B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L.- RING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2E47A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69115259681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34CE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DOBRIŠE CESARIĆA 14,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EECF3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2.156,75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399A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16.250,00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F39C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2.471,52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C153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18.621,70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A9EE2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(18.621,70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C585D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2.471,52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503E5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18.621,70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18C0C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Pravomoćno i ovršno </w:t>
            </w:r>
          </w:p>
          <w:p w:rsidRPr="004F71AB" w:rsidR="00B778DF" w:rsidP="00B778DF" w:rsidRDefault="00B778DF" w14:paraId="64D116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rješenje o ovrsi, 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4462D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FBB6BF8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2EA30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486.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D4AC3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LADIĆ-VIT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835FA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09023282704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D670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LADISLAVA KRALJA 12, 40000 ČAKOVEC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B57D2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17.378,39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78ED5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130.937,50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DA625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17.378,39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EC4B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130.937,50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92053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24AC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17.378,39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2056C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130.937,50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0DBC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B12EA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2B7DF1D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429F4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491.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9FDD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LAVČEVIĆ - MONTAŽNI ELEMENTI D.O.O. 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8099F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12739926783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438F2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BIHAĆKA 2, 21000 SPLIT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7BCF6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188.148,30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4EC4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1.417.603,39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C206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141.567,01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7A4F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1.066.636,64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050C8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(1000.000,00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62D24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123.735,04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DEFB5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932.281,66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15C86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Ugovor o izvođenju radova, </w:t>
            </w:r>
          </w:p>
          <w:p w:rsidR="00B778DF" w:rsidP="00B778DF" w:rsidRDefault="00B778DF" w14:paraId="359D02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Privremene situacij</w:t>
            </w:r>
          </w:p>
          <w:p w:rsidRPr="004F71AB" w:rsidR="00B778DF" w:rsidP="00B778DF" w:rsidRDefault="00B778DF" w14:paraId="63811C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e, 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B381C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301A357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F748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498.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A754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LIPAPROMET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5F39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27060811148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247A6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RADNIČKA CESTA 220 A,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77E0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21.360,17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EDC6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160.938,22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F566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22.459,55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5D1A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169.221,47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BD501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(500.000,00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B7482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22.459,55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57A0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169.221,47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3C7D2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3EF6B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1DD4B38" w14:textId="77777777">
        <w:trPr>
          <w:trHeight w:val="55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0E3E0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509.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295D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LUVIS PROJEKT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E3D3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52780442164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451B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BUŽANOVA 12,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3B4F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21.235,65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72BA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160.000,00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D5C5C3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18.581,19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4A5F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140.000,00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F437F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7C4D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18.581,19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B88C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140.000,00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64FD13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15//1/2</w:t>
            </w:r>
          </w:p>
          <w:p w:rsidRPr="004F71AB" w:rsidR="00B778DF" w:rsidP="00B778DF" w:rsidRDefault="00B778DF" w14:paraId="5BF1FA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od 29.03.2021.,</w:t>
            </w:r>
          </w:p>
          <w:p w:rsidRPr="004F71AB" w:rsidR="00B778DF" w:rsidP="00B778DF" w:rsidRDefault="00B778DF" w14:paraId="6D27FD2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izvadak otvorenih stavki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22789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2E47E7D" w14:textId="77777777">
        <w:trPr>
          <w:trHeight w:val="75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9B78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510.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692D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LJILJAN S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2127A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32056006555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F8A8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ŽELJEZNIČKA 2, 44320 KUTINA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6E6A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5.018,85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E04E6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37.814,51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D0828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4.973,08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F765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37.469,65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9EE99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(37.469,65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8EEA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4.973,08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2CBA27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37.469,65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256F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stavaka;</w:t>
            </w:r>
          </w:p>
          <w:p w:rsidRPr="004F71AB" w:rsidR="00B778DF" w:rsidP="00B778DF" w:rsidRDefault="00B778DF" w14:paraId="6C29C7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Računi broi: 493/4/1, </w:t>
            </w:r>
          </w:p>
          <w:p w:rsidRPr="004F71AB" w:rsidR="00B778DF" w:rsidP="00B778DF" w:rsidRDefault="00B778DF" w14:paraId="19D2F2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295/11/1, 510/4/1 i 515/4/1,: </w:t>
            </w:r>
          </w:p>
          <w:p w:rsidRPr="004F71AB" w:rsidR="00B778DF" w:rsidP="00B778DF" w:rsidRDefault="00B778DF" w14:paraId="4CA7B1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obračun zateznih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84890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0096AD0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D582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511.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FF94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M.B. AUTO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EDE9A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89027343720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CE27E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KOLEDOVČINA 8,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143A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3.105,66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1BA5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23.399,57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9B02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3.786,30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BBF0A4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28.527,90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AFA6B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FC38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3.786,30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11006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28.527,90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0D48A7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izvod o</w:t>
            </w:r>
          </w:p>
          <w:p w:rsidRPr="004F71AB" w:rsidR="00B778DF" w:rsidP="00B778DF" w:rsidRDefault="00B778DF" w14:paraId="373CF2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tvorenih stavki, </w:t>
            </w:r>
          </w:p>
          <w:p w:rsidRPr="004F71AB" w:rsidR="00B778DF" w:rsidP="00B778DF" w:rsidRDefault="00B778DF" w14:paraId="383546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obračun zakonskih</w:t>
            </w:r>
          </w:p>
          <w:p w:rsidRPr="004F71AB" w:rsidR="00B778DF" w:rsidP="00B778DF" w:rsidRDefault="00B778DF" w14:paraId="6EDAF2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zateznih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0A549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1DF9986" w14:textId="77777777">
        <w:trPr>
          <w:trHeight w:val="75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45381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514.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289F7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MACULA AERO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D8BF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94553890090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325B7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DRAGUTINA TADIJANOVIĆA 2, 10290 ZAPREŠIĆ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F8C8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2.931,52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2DBC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22.087,50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49E24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3.182,47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DEA7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23.978,29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5C8876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(500.000,00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FEB5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3.182,47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E8822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23.978,29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37A2D2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otvorene stavke kupac</w:t>
            </w:r>
          </w:p>
          <w:p w:rsidRPr="004F71AB" w:rsidR="00B778DF" w:rsidP="00B778DF" w:rsidRDefault="00B778DF" w14:paraId="7C74DF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a, obračun kamata</w:t>
            </w:r>
          </w:p>
          <w:p w:rsidR="00B778DF" w:rsidP="00B778DF" w:rsidRDefault="00B778DF" w14:paraId="2ABCFD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1/22 od 29.11.2022.</w:t>
            </w:r>
          </w:p>
          <w:p w:rsidRPr="004F71AB" w:rsidR="00B778DF" w:rsidP="00B778DF" w:rsidRDefault="00B778DF" w14:paraId="2F4E28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 izvod otvorenih</w:t>
            </w:r>
          </w:p>
          <w:p w:rsidRPr="004F71AB" w:rsidR="00B778DF" w:rsidP="00B778DF" w:rsidRDefault="00B778DF" w14:paraId="647657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stavki od 30.06.2022.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B1439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F93A30C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A1185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520.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4B52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MAKROMIKRO GRUPA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DB63D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50467974870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6DBB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VUKOMERIČKA ULICA 6, 10410 VELIKA GORICA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C61D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10.951,09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56C0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82.510,95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15F5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74.056,82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66B9F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557.981,14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9E06C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(557.981,14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B313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74.056,82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0F7B7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557.981,14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2FFF8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ugovor, ponuda i 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0F199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446A6A1" w14:textId="77777777">
        <w:trPr>
          <w:trHeight w:val="1894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DE2EF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522.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6074B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MAKSIMUS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DE30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15748798560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6FF8F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ZAKMARDIJEVE STUBE 4,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3F9B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1.409,84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4490B6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10.622,44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4803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66.838,65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2A9FB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  <w:t>*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633.708,29 kn 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E18343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(za 1. prijavu 34.052,39 kn  + za 5. prijavu 15.267,90 kn + za 7. prijavu 122.405,21 kn + za 4. prijavu upisano samo DA + za 8. prijavu 305.196,92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971E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13.685,37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D7377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103.112,45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71B579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Pravomoćna sudska</w:t>
            </w:r>
          </w:p>
          <w:p w:rsidRPr="004F71AB" w:rsidR="00B778DF" w:rsidP="00B778DF" w:rsidRDefault="00B778DF" w14:paraId="5A0F94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odluka posl.br.</w:t>
            </w:r>
          </w:p>
          <w:p w:rsidR="00B778DF" w:rsidP="00B778DF" w:rsidRDefault="00B778DF" w14:paraId="22C918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Ovrv-147/2020, Rješenje </w:t>
            </w:r>
          </w:p>
          <w:p w:rsidRPr="004F71AB" w:rsidR="00B778DF" w:rsidP="00B778DF" w:rsidRDefault="00B778DF" w14:paraId="17CB64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 ovrsi, posl.br. </w:t>
            </w:r>
          </w:p>
          <w:p w:rsidR="00B778DF" w:rsidP="00B778DF" w:rsidRDefault="00B778DF" w14:paraId="70D670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Povrv-475/21, izvadak iz pos</w:t>
            </w:r>
          </w:p>
          <w:p w:rsidRPr="004F71AB" w:rsidR="00B778DF" w:rsidP="00B778DF" w:rsidRDefault="00B778DF" w14:paraId="6D9546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lovnih knjiga, </w:t>
            </w:r>
          </w:p>
          <w:p w:rsidR="00B778DF" w:rsidP="00B778DF" w:rsidRDefault="00B778DF" w14:paraId="12BFEF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Sudski nalog Općins</w:t>
            </w:r>
          </w:p>
          <w:p w:rsidRPr="004F71AB" w:rsidR="00B778DF" w:rsidP="00B778DF" w:rsidRDefault="00B778DF" w14:paraId="684F2E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kog suda u Velikoj </w:t>
            </w:r>
          </w:p>
          <w:p w:rsidR="00B778DF" w:rsidP="00B778DF" w:rsidRDefault="00B778DF" w14:paraId="40BAFB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Gorici, Presuda Trgovačk</w:t>
            </w:r>
          </w:p>
          <w:p w:rsidRPr="004F71AB" w:rsidR="00B778DF" w:rsidP="00B778DF" w:rsidRDefault="00B778DF" w14:paraId="605D69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og suda u Zagrebu,</w:t>
            </w:r>
          </w:p>
          <w:p w:rsidR="00B778DF" w:rsidP="00B778DF" w:rsidRDefault="00B778DF" w14:paraId="7AA595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posl.br. Povrv-800/20</w:t>
            </w:r>
          </w:p>
          <w:p w:rsidRPr="004F71AB" w:rsidR="00B778DF" w:rsidP="00B778DF" w:rsidRDefault="00B778DF" w14:paraId="3D6D60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19, Rješenje o </w:t>
            </w:r>
          </w:p>
          <w:p w:rsidRPr="004F71AB" w:rsidR="00B778DF" w:rsidP="00B778DF" w:rsidRDefault="00B778DF" w14:paraId="280D92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ovrsi, posl.br. Ovrv-387/2017,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BCB60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1E5971A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7333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528.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8894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MARIJA I IVAN J. D. O. 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ACF3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90735664998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6FFDCD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DONJI JUGI 15, 51216 VIŠKOVO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C72F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2.207,91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6583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16.635,50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788D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3.250,05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E341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24.487,50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55435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942D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2.838,38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9D0A6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21.385,74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0A5AF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kartica kupaca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F4D41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DB659FA" w14:textId="77777777">
        <w:trPr>
          <w:trHeight w:val="654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E2A1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529.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44868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MARIJANOVIĆ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DFCF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2933466275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2279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AUGUSTA ŠENOE 5, 43500 DARUVAR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935A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2.521,73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03EC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19.000,00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87F7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3.029,07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E2627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22.822,50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8C52E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F87E5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3.029,07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B6D28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22.822,50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B111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stavki, računi,</w:t>
            </w:r>
          </w:p>
          <w:p w:rsidRPr="004F71AB" w:rsidR="00B778DF" w:rsidP="00B778DF" w:rsidRDefault="00B778DF" w14:paraId="64FA61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rješenje o ovrsi, posl.br.</w:t>
            </w:r>
          </w:p>
          <w:p w:rsidRPr="004F71AB" w:rsidR="00B778DF" w:rsidP="00B778DF" w:rsidRDefault="00B778DF" w14:paraId="7472B6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Ovrv-4837/2022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FD371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F2A36C1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7A685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530.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A6B4C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MARITERM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7202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15475319748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DC669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DRAŽICE (ZAMET) 123/D, 51000 RIJEKA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FD0AC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5.368,19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633E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40.446,63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162F3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5.469,20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1109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41.207,65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4AD71B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(50.000,00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F140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5.469,20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E43092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41.207,65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3CC2AA3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 o kupoprodaj</w:t>
            </w:r>
          </w:p>
          <w:p w:rsidRPr="004F71AB" w:rsidR="00B778DF" w:rsidP="00B778DF" w:rsidRDefault="00B778DF" w14:paraId="13087D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 robe, </w:t>
            </w:r>
          </w:p>
          <w:p w:rsidRPr="004F71AB" w:rsidR="00B778DF" w:rsidP="00B778DF" w:rsidRDefault="00B778DF" w14:paraId="47D4FD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Izvadak iz poslovnih knjiga od </w:t>
            </w:r>
          </w:p>
          <w:p w:rsidRPr="004F71AB" w:rsidR="00B778DF" w:rsidP="00B778DF" w:rsidRDefault="00B778DF" w14:paraId="510E7E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14.10.2022. godine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42374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5626863" w14:textId="77777777">
        <w:trPr>
          <w:trHeight w:val="1136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8369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533.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964B0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MARKOJA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6CFB5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10585552225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826D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SELSKA CESTA 93,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BAA215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67.336,25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CEB6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507.345,00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D39D5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74.098,44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CC27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558.294,67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926DAD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(558.294,67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2A56F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74.098,44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C29A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558.294,67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57B0F9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stavaka</w:t>
            </w:r>
          </w:p>
          <w:p w:rsidRPr="004F71AB" w:rsidR="00B778DF" w:rsidP="00B778DF" w:rsidRDefault="00B778DF" w14:paraId="3B5901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 poslovnih </w:t>
            </w:r>
          </w:p>
          <w:p w:rsidR="00B778DF" w:rsidP="00B778DF" w:rsidRDefault="00B778DF" w14:paraId="609B4F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knjiga od 30.11.2022., </w:t>
            </w:r>
          </w:p>
          <w:p w:rsidRPr="004F71AB" w:rsidR="00B778DF" w:rsidP="00B778DF" w:rsidRDefault="00B778DF" w14:paraId="4132F2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Izvod otvorenih </w:t>
            </w:r>
          </w:p>
          <w:p w:rsidR="00B778DF" w:rsidP="00B778DF" w:rsidRDefault="00B778DF" w14:paraId="5A9A15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stavaka poslovnih knjig</w:t>
            </w:r>
          </w:p>
          <w:p w:rsidRPr="004F71AB" w:rsidR="00B778DF" w:rsidP="00B778DF" w:rsidRDefault="00B778DF" w14:paraId="6441D1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 od 30.09.2022.</w:t>
            </w:r>
          </w:p>
          <w:p w:rsidR="00B778DF" w:rsidP="00B778DF" w:rsidRDefault="00B778DF" w14:paraId="4C1D57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 Račun- otpremnica br</w:t>
            </w:r>
          </w:p>
          <w:p w:rsidRPr="004F71AB" w:rsidR="00B778DF" w:rsidP="00B778DF" w:rsidRDefault="00B778DF" w14:paraId="1CBCC8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. 15/MAR/10/2021, </w:t>
            </w:r>
          </w:p>
          <w:p w:rsidRPr="004F71AB" w:rsidR="00B778DF" w:rsidP="00B778DF" w:rsidRDefault="00B778DF" w14:paraId="1161EF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5360B7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8F19207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4B729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540.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876B49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MATO EL-D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F9BF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87847615093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2B94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ULICA 65. BATALJUNA ZNG 9, 10 310 IVANIĆ GRAD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EA1C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2.100,83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E42DB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15.828,68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E290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5.320,09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D04A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40.084,19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4D0F70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A0A4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5.320,09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E1F2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40.084,19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711A9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 po specifikaciji,</w:t>
            </w:r>
          </w:p>
          <w:p w:rsidRPr="004F71AB" w:rsidR="00B778DF" w:rsidP="00B778DF" w:rsidRDefault="00B778DF" w14:paraId="5B9827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izadak iz poslovnih knjiga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7245C3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0F7F744" w14:textId="77777777">
        <w:trPr>
          <w:trHeight w:val="94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67BE2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545.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A549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MESSER CROATIA PLIN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04E0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32179081874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2657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INDUSTRIJSKA 1, P.P.81, 10290 ZAPREŠIĆ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E9A7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236,17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BCF5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1.779,39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2BB3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269,17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92AB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2.028,04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6D260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C814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269,17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9DA57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2.028,04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585A98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iz poslovnih knjiga</w:t>
            </w:r>
          </w:p>
          <w:p w:rsidRPr="004F71AB" w:rsidR="00B778DF" w:rsidP="00B778DF" w:rsidRDefault="00B778DF" w14:paraId="26A57E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vjerovnika na</w:t>
            </w:r>
          </w:p>
          <w:p w:rsidR="00B778DF" w:rsidP="00B778DF" w:rsidRDefault="00B778DF" w14:paraId="35EABA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dan 22.11.2022,  Račun </w:t>
            </w:r>
          </w:p>
          <w:p w:rsidRPr="004F71AB" w:rsidR="00B778DF" w:rsidP="00B778DF" w:rsidRDefault="00B778DF" w14:paraId="08F203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 robu i uslugu</w:t>
            </w:r>
          </w:p>
          <w:p w:rsidR="00B778DF" w:rsidP="00B778DF" w:rsidRDefault="00B778DF" w14:paraId="476C363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broj;4445/1k202 sa</w:t>
            </w:r>
          </w:p>
          <w:p w:rsidRPr="004F71AB" w:rsidR="00B778DF" w:rsidP="00B778DF" w:rsidRDefault="00B778DF" w14:paraId="1D686E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otpremnicom broj</w:t>
            </w:r>
          </w:p>
          <w:p w:rsidRPr="004F71AB" w:rsidR="00B778DF" w:rsidP="00B778DF" w:rsidRDefault="00B778DF" w14:paraId="4A5DC6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7430812419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A8EBD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3C56E60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D5A7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546.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792B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METAL PRODUCT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8D56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92712381028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6387C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ĐAČKA 70, 10020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1FF2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156.044,17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A1CE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1.175.714,77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E8284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300.326,07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1308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2.262.806,76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527D6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(1.000.000,00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6D08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300.326,07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ED27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2.262.806,76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60372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ugovori i  factoring-u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D593EA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8ECB76F" w14:textId="77777777">
        <w:trPr>
          <w:trHeight w:val="1136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8282D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547.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5F71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METALIS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90B1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37031031645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F3A2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TOPLIČKA 54, 49240 DONJA STUBICA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B0C4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26.838,51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2707B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202.214,74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31A1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25.951,98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FA2C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195.535,17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A9B70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8274C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25.951,98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A24F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195.535,17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D4F7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računi, obračuni kamata, </w:t>
            </w:r>
          </w:p>
          <w:p w:rsidRPr="004F71AB" w:rsidR="00B778DF" w:rsidP="00B778DF" w:rsidRDefault="00B778DF" w14:paraId="64353A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</w:t>
            </w:r>
          </w:p>
          <w:p w:rsidR="00B778DF" w:rsidP="00B778DF" w:rsidRDefault="00B778DF" w14:paraId="690ED4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stavki na dan 06.12.</w:t>
            </w:r>
          </w:p>
          <w:p w:rsidRPr="004F71AB" w:rsidR="00B778DF" w:rsidP="00B778DF" w:rsidRDefault="00B778DF" w14:paraId="790073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2022. konto 1200;</w:t>
            </w:r>
          </w:p>
          <w:p w:rsidR="00B778DF" w:rsidP="00B778DF" w:rsidRDefault="00B778DF" w14:paraId="214E04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Izvod otvorenih stavki</w:t>
            </w:r>
          </w:p>
          <w:p w:rsidRPr="004F71AB" w:rsidR="00B778DF" w:rsidP="00B778DF" w:rsidRDefault="00B778DF" w14:paraId="49121C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na dan 06.12.2022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konto 1241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6DA1F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F46A4A2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C45DC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551.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F1A26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MIBOR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9484C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79926813469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5A7A6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SLAVONSKA  AVENIJA 3/ULAZ 1,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9BB3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6.831,21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F4895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51.469,77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EAD0A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8.593,01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853D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64.744,03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591A9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1700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7.953,00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D8398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59.921,90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0C7BFB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 i izvadak i</w:t>
            </w:r>
          </w:p>
          <w:p w:rsidRPr="004F71AB" w:rsidR="00B778DF" w:rsidP="00B778DF" w:rsidRDefault="00B778DF" w14:paraId="0B74B3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 poslovnih knjiga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706E9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168714A" w14:textId="77777777">
        <w:trPr>
          <w:trHeight w:val="654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26D1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555.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03982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MINISTARSTVO POLJOPRIVREDE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56BD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76767369197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AA05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ULICA GRADA VUKOVARA 78,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8B02B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97C18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CE5DB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75.267,71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EEC2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567.104,58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5B8B8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(9.583,04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A899A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75.267,71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EC8E6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567.104,58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5D1F1D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Rješenje o ovrsi </w:t>
            </w:r>
          </w:p>
          <w:p w:rsidRPr="004F71AB" w:rsidR="00B778DF" w:rsidP="00B778DF" w:rsidRDefault="00B778DF" w14:paraId="0DC9A6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Ovrv-102/2021; </w:t>
            </w:r>
          </w:p>
          <w:p w:rsidRPr="004F71AB" w:rsidR="00B778DF" w:rsidP="00B778DF" w:rsidRDefault="00B778DF" w14:paraId="0C02F9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Ovrv- 651/2021,</w:t>
            </w:r>
          </w:p>
          <w:p w:rsidR="00B778DF" w:rsidP="00B778DF" w:rsidRDefault="00B778DF" w14:paraId="69398C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Povrv-463/2021, </w:t>
            </w:r>
          </w:p>
          <w:p w:rsidRPr="004F71AB" w:rsidR="00B778DF" w:rsidP="00B778DF" w:rsidRDefault="00B778DF" w14:paraId="5FD1C63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analitička kartica, </w:t>
            </w:r>
          </w:p>
          <w:p w:rsidRPr="004F71AB" w:rsidR="00B778DF" w:rsidP="00B778DF" w:rsidRDefault="00B778DF" w14:paraId="0DAD8F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66A27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AA41DAC" w14:textId="77777777">
        <w:trPr>
          <w:trHeight w:val="1325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CF08B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556.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8F00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MINISTARSTVO FINANCIJA - POREZNA UPRAVA URED ZA VELIKE POREZNE OBVEZNIKE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2126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18683136487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BDC6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I. ŠIBLA 1,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628C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360.566,99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C720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2.716.692,00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63776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422.840,29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B7604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3.185.890,14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DF562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(3.181.907,89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BF79E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422.840,29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B412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3.185.890,14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143B1B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ovršne i vjerodost</w:t>
            </w:r>
          </w:p>
          <w:p w:rsidRPr="004F71AB" w:rsidR="00B778DF" w:rsidP="00B778DF" w:rsidRDefault="00B778DF" w14:paraId="3AA390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ojne isprave: </w:t>
            </w:r>
          </w:p>
          <w:p w:rsidR="00B778DF" w:rsidP="00B778DF" w:rsidRDefault="00B778DF" w14:paraId="2FF4077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Prijava poreza na d</w:t>
            </w:r>
          </w:p>
          <w:p w:rsidRPr="004F71AB" w:rsidR="00B778DF" w:rsidP="00B778DF" w:rsidRDefault="00B778DF" w14:paraId="3FCF16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odan vrijednost,</w:t>
            </w:r>
          </w:p>
          <w:p w:rsidR="00B778DF" w:rsidP="00B778DF" w:rsidRDefault="00B778DF" w14:paraId="0692B4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Porez na d</w:t>
            </w:r>
          </w:p>
          <w:p w:rsidRPr="004F71AB" w:rsidR="00B778DF" w:rsidP="00B778DF" w:rsidRDefault="00B778DF" w14:paraId="45164D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obit, Obračun</w:t>
            </w:r>
          </w:p>
          <w:p w:rsidR="00B778DF" w:rsidP="00B778DF" w:rsidRDefault="00B778DF" w14:paraId="03A35C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članarine turisti</w:t>
            </w:r>
          </w:p>
          <w:p w:rsidRPr="004F71AB" w:rsidR="00B778DF" w:rsidP="00B778DF" w:rsidRDefault="00B778DF" w14:paraId="2D2CFB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čke zajednice,</w:t>
            </w:r>
          </w:p>
          <w:p w:rsidR="00B778DF" w:rsidP="00B778DF" w:rsidRDefault="00B778DF" w14:paraId="31BEBF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lzvješće o pri</w:t>
            </w:r>
          </w:p>
          <w:p w:rsidRPr="004F71AB" w:rsidR="00B778DF" w:rsidP="00B778DF" w:rsidRDefault="00B778DF" w14:paraId="7DC4CA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micima, porezu </w:t>
            </w:r>
          </w:p>
          <w:p w:rsidR="00B778DF" w:rsidP="00B778DF" w:rsidRDefault="00B778DF" w14:paraId="0186F0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na dohodak i prirez</w:t>
            </w:r>
          </w:p>
          <w:p w:rsidRPr="004F71AB" w:rsidR="00B778DF" w:rsidP="00B778DF" w:rsidRDefault="00B778DF" w14:paraId="30CD80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u, te doprinosima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6CDA7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8EDD46B" w14:textId="77777777">
        <w:trPr>
          <w:trHeight w:val="94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51313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558.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7DAEC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MIPEK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B814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07285361673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4E9F6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INDUSTRIJSKA CESTA 14, 10314 KRIŽ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AC3B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331.864,52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6451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2.500.433,20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391BB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2.138.915,75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8D95E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16.115.660,75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5F8CA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(200.000,00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46A0F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2.138.915,75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EF24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16.115.660,75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685F75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 o kreditu</w:t>
            </w:r>
          </w:p>
          <w:p w:rsidRPr="004F71AB" w:rsidR="00B778DF" w:rsidP="00B778DF" w:rsidRDefault="00B778DF" w14:paraId="313977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br.019/01/2022, </w:t>
            </w:r>
          </w:p>
          <w:p w:rsidRPr="004F71AB" w:rsidR="00B778DF" w:rsidP="00B778DF" w:rsidRDefault="00B778DF" w14:paraId="04B4D4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 o dugoročnom</w:t>
            </w:r>
          </w:p>
          <w:p w:rsidR="00B778DF" w:rsidP="00B778DF" w:rsidRDefault="00B778DF" w14:paraId="284DD4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kreditu br.500160-9070589,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Očevidnik neizv</w:t>
            </w:r>
          </w:p>
          <w:p w:rsidRPr="004F71AB" w:rsidR="00B778DF" w:rsidP="00B778DF" w:rsidRDefault="00B778DF" w14:paraId="4CEFF5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ršenih osnova z</w:t>
            </w:r>
          </w:p>
          <w:p w:rsidR="00B778DF" w:rsidP="00B778DF" w:rsidRDefault="00B778DF" w14:paraId="2CACED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 plaćanje, izvod</w:t>
            </w:r>
          </w:p>
          <w:p w:rsidRPr="004F71AB" w:rsidR="00B778DF" w:rsidP="00B778DF" w:rsidRDefault="00B778DF" w14:paraId="0113E3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otvorenih stavki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30459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4179EC0" w14:textId="77777777">
        <w:trPr>
          <w:trHeight w:val="575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FAD4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559.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BFC4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MIRJANA PETEK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EECA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03199913493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C8BC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MARPFSKI PUT 4, 10310 IVANIĆ GRAD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0F6DA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92FC3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7405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2.762.354,75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F24E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20.812.961,88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BB517A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(5.000.000,00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5A5C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2.762.354,75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9BA9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20.812.961,88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B2A4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Ugovor o kreditu bbr. </w:t>
            </w:r>
          </w:p>
          <w:p w:rsidRPr="004F71AB" w:rsidR="00B778DF" w:rsidP="00B778DF" w:rsidRDefault="00B778DF" w14:paraId="6453533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019/01/2022 , Ugovor</w:t>
            </w:r>
          </w:p>
          <w:p w:rsidRPr="004F71AB" w:rsidR="00B778DF" w:rsidP="00B778DF" w:rsidRDefault="00B778DF" w14:paraId="6BAC08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 dugoročnom kreditu</w:t>
            </w:r>
          </w:p>
          <w:p w:rsidRPr="004F71AB" w:rsidR="00B778DF" w:rsidP="00B778DF" w:rsidRDefault="00B778DF" w14:paraId="41BD8E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br. 500160-9070589,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 xml:space="preserve">Ugovoru o dugoročnom </w:t>
            </w:r>
          </w:p>
          <w:p w:rsidRPr="004F71AB" w:rsidR="00B778DF" w:rsidP="00B778DF" w:rsidRDefault="00B778DF" w14:paraId="20108B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kreditu br. 6111010320,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 xml:space="preserve">Očevidnik neizvršenih osnova </w:t>
            </w:r>
          </w:p>
          <w:p w:rsidR="00B778DF" w:rsidP="00B778DF" w:rsidRDefault="00B778DF" w14:paraId="35CE61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 plaćanje od 5.</w:t>
            </w:r>
          </w:p>
          <w:p w:rsidR="00B778DF" w:rsidP="00B778DF" w:rsidRDefault="00B778DF" w14:paraId="497985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12.2022. </w:t>
            </w:r>
          </w:p>
          <w:p w:rsidRPr="004F71AB" w:rsidR="00B778DF" w:rsidP="00B778DF" w:rsidRDefault="00B778DF" w14:paraId="55FB99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godine.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029F1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DA126BE" w14:textId="77777777">
        <w:trPr>
          <w:trHeight w:val="529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93208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560.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7A7E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MIROSLAV PETEK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958234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84936936106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4E375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MARPFSKI PUT 4, 10310 IVANIĆ GRAD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AD77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DDC5E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141A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2.757.773,82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38BE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20.778.446,83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BE70F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(5.000.000,00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4ED1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2.757.773,82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CCCCD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20.778.446,83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7804DF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Ugovdr o kreditu b</w:t>
            </w:r>
          </w:p>
          <w:p w:rsidRPr="004F71AB" w:rsidR="00B778DF" w:rsidP="00B778DF" w:rsidRDefault="00B778DF" w14:paraId="6DECF8E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r. 019/01/2022 , </w:t>
            </w:r>
          </w:p>
          <w:p w:rsidRPr="004F71AB" w:rsidR="00B778DF" w:rsidP="00B778DF" w:rsidRDefault="00B778DF" w14:paraId="37152B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Ugovor o dugoročnom </w:t>
            </w:r>
          </w:p>
          <w:p w:rsidRPr="004F71AB" w:rsidR="00B778DF" w:rsidP="00B778DF" w:rsidRDefault="00B778DF" w14:paraId="4238840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kreditu br. 500160-9070589,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 xml:space="preserve">Ugovoru o dugoročnom </w:t>
            </w:r>
          </w:p>
          <w:p w:rsidR="00B778DF" w:rsidP="00B778DF" w:rsidRDefault="00B778DF" w14:paraId="0D2CE8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kreditu br. 6111010320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Očevidnik neizvrš</w:t>
            </w:r>
          </w:p>
          <w:p w:rsidRPr="004F71AB" w:rsidR="00B778DF" w:rsidP="00B778DF" w:rsidRDefault="00B778DF" w14:paraId="0ED2756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enih osnova za</w:t>
            </w:r>
          </w:p>
          <w:p w:rsidRPr="004F71AB" w:rsidR="00B778DF" w:rsidP="00B778DF" w:rsidRDefault="00B778DF" w14:paraId="3AEE15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plaćanje od 5.12.2022. godine.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AB42F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9C03709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A58253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564.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298487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MLIN I PEKARE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72081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22260862756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503B3A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KRALJA ZVONIMIRA  24, 44000 SISAK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10D9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41,81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375D6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315,00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A656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56,74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5C40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427,50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015D7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FB56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56,74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2107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427,50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F17EE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izvadak iz poslovnih knjiga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414B7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E5AA00D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E0C13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571.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05B07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MOSDORFER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3B69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20090497310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496A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BUZINSKI PRILAZ 10,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8A3E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E87D2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AFBC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1.062,37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D978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8.004,43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4DF5C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(1.0000.000,00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F6C7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1.062,37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4DCD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8.004,43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CA1D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broj 3/1/1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4D3D9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81B6766" w14:textId="77777777">
        <w:trPr>
          <w:trHeight w:val="1894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BACA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573.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9ED9D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MOSLAVINA D.O.O. 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B528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98526328089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CCDD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ŠKOLSKA 4, 44320 KUTINA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5C11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15.251,16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0F03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114.909,90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EF95B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22.262,44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3AA6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167.736,33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80FEB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(220,08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CD85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22.262,44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7DC5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167.736,33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7BFEB8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Rješenje o ovrs</w:t>
            </w:r>
          </w:p>
          <w:p w:rsidRPr="004F71AB" w:rsidR="00B778DF" w:rsidP="00B778DF" w:rsidRDefault="00B778DF" w14:paraId="760677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 Općinskog suda u</w:t>
            </w:r>
          </w:p>
          <w:p w:rsidR="00B778DF" w:rsidP="00B778DF" w:rsidRDefault="00B778DF" w14:paraId="712586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Velikoj Gorici, Ja</w:t>
            </w:r>
          </w:p>
          <w:p w:rsidRPr="004F71AB" w:rsidR="00B778DF" w:rsidP="00B778DF" w:rsidRDefault="00B778DF" w14:paraId="479B8B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vni bilježnik Marko</w:t>
            </w:r>
          </w:p>
          <w:p w:rsidR="00B778DF" w:rsidP="00B778DF" w:rsidRDefault="00B778DF" w14:paraId="353746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Jurlina Ovrv-1158/2022; </w:t>
            </w:r>
          </w:p>
          <w:p w:rsidRPr="004F71AB" w:rsidR="00B778DF" w:rsidP="00B778DF" w:rsidRDefault="00B778DF" w14:paraId="24944C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UPP/OS-Ovrv-226/2022</w:t>
            </w:r>
          </w:p>
          <w:p w:rsidRPr="004F71AB" w:rsidR="00B778DF" w:rsidP="00B778DF" w:rsidRDefault="00B778DF" w14:paraId="684CC8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od 28.04.2022 godine, .</w:t>
            </w:r>
          </w:p>
          <w:p w:rsidR="00B778DF" w:rsidP="00B778DF" w:rsidRDefault="00B778DF" w14:paraId="64BB8F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Rješenje o ovrsi Općin</w:t>
            </w:r>
          </w:p>
          <w:p w:rsidRPr="004F71AB" w:rsidR="00B778DF" w:rsidP="00B778DF" w:rsidRDefault="00B778DF" w14:paraId="0A748F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skog suda u Velikoj </w:t>
            </w:r>
          </w:p>
          <w:p w:rsidRPr="004F71AB" w:rsidR="00B778DF" w:rsidP="00B778DF" w:rsidRDefault="00B778DF" w14:paraId="34AC53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Gorici, Javni blježnik Ivan </w:t>
            </w:r>
          </w:p>
          <w:p w:rsidR="00B778DF" w:rsidP="00B778DF" w:rsidRDefault="00B778DF" w14:paraId="520C2D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Maleković ovrv-6383/20</w:t>
            </w:r>
          </w:p>
          <w:p w:rsidRPr="004F71AB" w:rsidR="00B778DF" w:rsidP="00B778DF" w:rsidRDefault="00B778DF" w14:paraId="383071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22; UPP/OS-Ovrv-l263/2022</w:t>
            </w:r>
          </w:p>
          <w:p w:rsidRPr="004F71AB" w:rsidR="00B778DF" w:rsidP="00B778DF" w:rsidRDefault="00B778DF" w14:paraId="358E5E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od 17.11 2022. godine, fakture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1C25A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822A23C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5A5B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575.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68536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MP TRANS, OBRT ZA PRIJEVOZ, VL. CLAUDIO VISINTIN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54FE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04025482798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BBCF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GORNJI JUGI 56, 51216 VIŠKOVO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71FBCD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398,17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9C8E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3.000,00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0DCB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398,17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8360F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3.000,00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CEEEE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53527D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398,17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4653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3.000,00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EFBB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račun, izvad iz poslovnih knjiga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6F460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9C0DD2A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B6C3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579.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7E4C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NAJAM RIWAL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520C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97446189704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B68C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BJELOVARSKA 51, 10370 LUKARIŠĆE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3EA9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1.229,96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0119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9.267,15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36B6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384,44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FFD7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2.896,55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7F159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0F857D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384,44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4EAA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2.896,55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5EE3365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račun, rješenje o </w:t>
            </w:r>
          </w:p>
          <w:p w:rsidRPr="004F71AB" w:rsidR="00B778DF" w:rsidP="00B778DF" w:rsidRDefault="00B778DF" w14:paraId="4DA9B2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ovrsi, posl.br. </w:t>
            </w:r>
          </w:p>
          <w:p w:rsidR="00B778DF" w:rsidP="00B778DF" w:rsidRDefault="00B778DF" w14:paraId="024214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Ovrv-5762/2022 od </w:t>
            </w:r>
          </w:p>
          <w:p w:rsidRPr="004F71AB" w:rsidR="00B778DF" w:rsidP="00B778DF" w:rsidRDefault="00B778DF" w14:paraId="3C25BD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10.11.2022. godine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EE81D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2144ABD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6F185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581.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977E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NETIKS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E3D7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22800932658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C80C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ULICA STJEPANA PODHORSKOG 15, 10010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9FEE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2.188,39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8084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16.488,42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7AE5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2.303,60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D2C2D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17.356,44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8893F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(16.488,42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4839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2.303,60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C51D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17.356,44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521AE7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iz poslovnih</w:t>
            </w:r>
          </w:p>
          <w:p w:rsidRPr="004F71AB" w:rsidR="00B778DF" w:rsidP="00B778DF" w:rsidRDefault="00B778DF" w14:paraId="6D2F9C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knjiga, računi, </w:t>
            </w:r>
          </w:p>
          <w:p w:rsidR="00B778DF" w:rsidP="00B778DF" w:rsidRDefault="00B778DF" w14:paraId="568258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računa</w:t>
            </w:r>
          </w:p>
          <w:p w:rsidRPr="004F71AB" w:rsidR="00B778DF" w:rsidP="00B778DF" w:rsidRDefault="00B778DF" w14:paraId="619AF4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na dan 10.03.2022.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0A7D7F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B27D02B" w14:textId="77777777">
        <w:trPr>
          <w:trHeight w:val="550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83F6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582.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9DDF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NEUTRUM D.O.O. 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78750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14740285506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1633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A.B. ŠIMIĆA 17, 21000 SPLIT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7CEF5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2.946,45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A288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22.200,00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4E81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11.182,39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D5BD4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84.253,68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BCB55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28936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11.182,39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4FB86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84.253,68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005F7A4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prijepisi računa</w:t>
            </w:r>
          </w:p>
          <w:p w:rsidRPr="004F71AB" w:rsidR="00B778DF" w:rsidP="00B778DF" w:rsidRDefault="00B778DF" w14:paraId="69E2C8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, izvještaj </w:t>
            </w:r>
          </w:p>
          <w:p w:rsidR="00B778DF" w:rsidP="00B778DF" w:rsidRDefault="00B778DF" w14:paraId="3C2D78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otvorenih stavaka,</w:t>
            </w:r>
          </w:p>
          <w:p w:rsidRPr="004F71AB" w:rsidR="00B778DF" w:rsidP="00B778DF" w:rsidRDefault="00B778DF" w14:paraId="37641C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6955D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103FD2D" w14:textId="77777777">
        <w:trPr>
          <w:trHeight w:val="1136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69F2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583.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9BA7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NEXE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62BC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62612424147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4D57E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TAJNOVAC 1, 31500 NAŠICE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D616E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2.245,34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DC9B1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16.917,50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DA14A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2.245,34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AA51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16.917,50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4174C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CF090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2.245,34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E720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16.917,50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24C3C6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Otvorene stavke kupaca</w:t>
            </w:r>
          </w:p>
          <w:p w:rsidRPr="004F71AB" w:rsidR="00B778DF" w:rsidP="00B778DF" w:rsidRDefault="00B778DF" w14:paraId="05B3D9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na dan21.11.2022., </w:t>
            </w:r>
          </w:p>
          <w:p w:rsidR="00B778DF" w:rsidP="00B778DF" w:rsidRDefault="00B778DF" w14:paraId="5FB393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račun br. 5716-8-1</w:t>
            </w:r>
          </w:p>
          <w:p w:rsidR="00B778DF" w:rsidP="00B778DF" w:rsidRDefault="00B778DF" w14:paraId="0721F5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 u iznosu od 1.785,00kn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- račun br. 5715-8-1, u</w:t>
            </w:r>
          </w:p>
          <w:p w:rsidRPr="004F71AB" w:rsidR="00B778DF" w:rsidP="00B778DF" w:rsidRDefault="00B778DF" w14:paraId="3CD1F6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iznosu od 15.132,50 kn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DFA93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92E333D" w14:textId="77777777">
        <w:trPr>
          <w:trHeight w:val="75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1496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596.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EE7AA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OBRT ELEKTRO - TEAM, VL. TOMISLAV ČABRAJA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E53F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74098506277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5CA86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VIDOVCI, SV. VALENTINA 39, 34000 POŽEGA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8C60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124,43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4F70A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937,50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3A295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139,98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533A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1.054,70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6EC81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4070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139,98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3377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1.054,70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28706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 47/21/1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1099F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EED3405" w14:textId="77777777">
        <w:trPr>
          <w:trHeight w:val="94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7063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601.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EA07C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ODVJETNIČKO DRUŠTVO MATIJEVIĆ, JAKIRČEVIĆ I MALKOČ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DDE41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33695365562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7209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ZAVRTNICA 28,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E090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60.697,72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240D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457.326,99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F1BD7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82.951,76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A1E0ED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625.000,00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E2C1E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(625.000,00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9551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82.951,76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56A1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625.000,00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A8CF9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 i bjanko zadužnice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D479A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A06F922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CF17B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602.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70CAC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ODVJETNIČKO DRUŠTVO ŽUPIĆ &amp; PARTNERI D.O.O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C332D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42524586447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26548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RADNIČKA CESTA 37/B,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ADE2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85.809,35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3CFC6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646.530,53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0A28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108.738,17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B7C6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819.287,74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24E56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24C1E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108.738,17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D4ABD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819.287,74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575268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Otvorene stavk</w:t>
            </w:r>
          </w:p>
          <w:p w:rsidRPr="004F71AB" w:rsidR="00B778DF" w:rsidP="00B778DF" w:rsidRDefault="00B778DF" w14:paraId="0F6C9A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e do 16.11.2020., </w:t>
            </w:r>
          </w:p>
          <w:p w:rsidRPr="004F71AB" w:rsidR="00B778DF" w:rsidP="00B778DF" w:rsidRDefault="00B778DF" w14:paraId="5472B3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obračun zateznih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F563A4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F0BC801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89055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614.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2A53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OTP BANKA HRVATSKA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6C3B7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52508873833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D5A47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DOMOVINSKOG RATA 61, 21000 SPLIT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75E2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7588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150,67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0407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6.546,81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9DAC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49.326,97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8F544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(49.326,97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4482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6.546,81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5FC5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49.326,97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2C3B04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Ugovor o izdavanju </w:t>
            </w:r>
          </w:p>
          <w:p w:rsidRPr="004F71AB" w:rsidR="00B778DF" w:rsidP="00B778DF" w:rsidRDefault="00B778DF" w14:paraId="6F2436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Visa poslovne </w:t>
            </w:r>
          </w:p>
          <w:p w:rsidRPr="004F71AB" w:rsidR="00B778DF" w:rsidP="00B778DF" w:rsidRDefault="00B778DF" w14:paraId="5B3D37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kartice, izvadak iz poslovnih knjiga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695E1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A62C5FC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204BC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615.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BDC1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PACOM PLUS J.D.O.O.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BAB0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84685868525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105BB5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ULICA MATIJE MAGDALENIĆA 1, 10410 VELIKA GORICA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F1B2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646D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D85F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1.120,20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CC266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8.440,13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8F2CA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550FE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1.120,20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3D83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8.440,13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F702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Vjerodostojna isprava Račun-</w:t>
            </w:r>
          </w:p>
          <w:p w:rsidRPr="004F71AB" w:rsidR="00B778DF" w:rsidP="00B778DF" w:rsidRDefault="00B778DF" w14:paraId="3028DCD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otpremnica broj 200/1/1/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AAC2D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F9486B1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521B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618.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FE9DD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PARTNER BANKA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FA10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71221608291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6479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VONČININA 2,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8487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185.279,97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5486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1.395.991,92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CA197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110.916,48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3F56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835.700,22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DECF5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(1.400.000,00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80E0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110.916,48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36B7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835.700,22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733A58A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izvod iz poslovnih </w:t>
            </w:r>
          </w:p>
          <w:p w:rsidRPr="004F71AB" w:rsidR="00B778DF" w:rsidP="00B778DF" w:rsidRDefault="00B778DF" w14:paraId="20681E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knjiga za partiju</w:t>
            </w:r>
          </w:p>
          <w:p w:rsidRPr="004F71AB" w:rsidR="00B778DF" w:rsidP="00B778DF" w:rsidRDefault="00B778DF" w14:paraId="555DEC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5582000167 na 16.11.2022.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F4C5C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D2F49EC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003B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621.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01DD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PASTOR -TVA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6AE22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17140959007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707B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NOVAČKA 2, 10437 RAKITJE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4196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4.189,75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27A2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31.567,69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82D7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4.313,68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7FEC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32.501,40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5A5A2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E4869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4.313,68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AF50A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32.501,40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9AD4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izlazni računi i otpremnice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FD9AF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CC9DE9C" w14:textId="77777777">
        <w:trPr>
          <w:trHeight w:val="1222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33BD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624.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E764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PAVIČIĆ  OBRT ZA USLUGE GRAĐEVINSKOM MEHANIZACIJOM I PRIJEVOZ, VL. KRISTIJAN PAVIČIĆ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FF9E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49957161421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75A3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MARIJE PETKOVIĆ 14, 43000 BJELOVAR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1573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1.277,46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0D0E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9.625,00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2F363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1.277,46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3E1B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9.625,00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FB203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B48F9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1.277,46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99DA9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9.625,00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406CF7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narudžbenica, </w:t>
            </w:r>
          </w:p>
          <w:p w:rsidRPr="004F71AB" w:rsidR="00B778DF" w:rsidP="00B778DF" w:rsidRDefault="00B778DF" w14:paraId="2F5EE3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saldakonti kartice,</w:t>
            </w:r>
          </w:p>
          <w:p w:rsidR="00B778DF" w:rsidP="00B778DF" w:rsidRDefault="00B778DF" w14:paraId="664B94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računi 31/2021;2</w:t>
            </w:r>
          </w:p>
          <w:p w:rsidRPr="004F71AB" w:rsidR="00B778DF" w:rsidP="00B778DF" w:rsidRDefault="00B778DF" w14:paraId="7C8F9F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4/2021;28/2021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CF136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7ABCB51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6DE6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627.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E3F28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PERI OPLATE I SKELE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F8B3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31650405172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0897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BANJAVČIĆEVA 13,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3A4D1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17.790,38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F3395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134.041,59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1EB32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36.989,20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F06F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278.695,09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0FC8B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(500.000,00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7B74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36.989,20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23DE7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278.695,09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2BE99D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Ugovori o najmu, </w:t>
            </w:r>
          </w:p>
          <w:p w:rsidRPr="004F71AB" w:rsidR="00B778DF" w:rsidP="00B778DF" w:rsidRDefault="00B778DF" w14:paraId="3C59E8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iz poslovnih</w:t>
            </w:r>
          </w:p>
          <w:p w:rsidR="00B778DF" w:rsidP="00B778DF" w:rsidRDefault="00B778DF" w14:paraId="602FA5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knjiga, obračun</w:t>
            </w:r>
          </w:p>
          <w:p w:rsidRPr="004F71AB" w:rsidR="00B778DF" w:rsidP="00B778DF" w:rsidRDefault="00B778DF" w14:paraId="1EE2BB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kamata, 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B383D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EC21815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A3BA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628.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40D0F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PETEK TOURS-PUTNIČKA AGENCIJA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9D4C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78345429095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8AC4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VUKOVARSKA ULICA 1, 10310 IVANIĆ GRAD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AF8AD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15.928,33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6DF5D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120.011,97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7CBE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966.475,78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EB090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7.281.911,77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6B093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(200.000,00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1DD6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966.475,78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6C520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7.281.911,77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13818A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Ugovor o kreditu </w:t>
            </w:r>
          </w:p>
          <w:p w:rsidRPr="004F71AB" w:rsidR="00B778DF" w:rsidP="00B778DF" w:rsidRDefault="00B778DF" w14:paraId="6BBA34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br. 019/01/2022 , l</w:t>
            </w:r>
          </w:p>
          <w:p w:rsidR="00B778DF" w:rsidP="00B778DF" w:rsidRDefault="00B778DF" w14:paraId="618987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vadak otvorenih stavki </w:t>
            </w:r>
          </w:p>
          <w:p w:rsidRPr="004F71AB" w:rsidR="00B778DF" w:rsidP="00B778DF" w:rsidRDefault="00B778DF" w14:paraId="741A55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od 12.12.2022.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150AB2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991494E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722CA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630.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C247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PETROKOV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3B6C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42599613313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6AC28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MRKŠINA 52D,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92F1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18.854,02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36933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142.055,64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B937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10.846,42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9444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81.722,38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C2272D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9C8C3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10.846,42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0BB88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81.722,38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65714A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Računi 6746- I </w:t>
            </w:r>
          </w:p>
          <w:p w:rsidR="00B778DF" w:rsidP="00B778DF" w:rsidRDefault="00B778DF" w14:paraId="4636B3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001 -20</w:t>
            </w:r>
          </w:p>
          <w:p w:rsidRPr="004F71AB" w:rsidR="00B778DF" w:rsidP="00B778DF" w:rsidRDefault="00B778DF" w14:paraId="3B902C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22,67 47 –</w:t>
            </w:r>
          </w:p>
          <w:p w:rsidRPr="004F71AB" w:rsidR="00B778DF" w:rsidP="00B778DF" w:rsidRDefault="00B778DF" w14:paraId="24F7F6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| 001 -2022, 7 448-1001 -2022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7B944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CCBD5CE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B637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631.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A7E5D7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PETROL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D463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75550985023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E760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SAVSKA OPATOVINA 36,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6FE1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367A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1396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85.743,81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F8535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646.036,76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4554D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(1.000.000,00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9D08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85.743,81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E57FA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646.036,76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2039E0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stav</w:t>
            </w:r>
          </w:p>
          <w:p w:rsidRPr="004F71AB" w:rsidR="00B778DF" w:rsidP="00B778DF" w:rsidRDefault="00B778DF" w14:paraId="6771D34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aka vjerovnika od</w:t>
            </w:r>
          </w:p>
          <w:p w:rsidR="00B778DF" w:rsidP="00B778DF" w:rsidRDefault="00B778DF" w14:paraId="14C3AE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01. 12.2022., Ob</w:t>
            </w:r>
          </w:p>
          <w:p w:rsidRPr="004F71AB" w:rsidR="00B778DF" w:rsidP="00B778DF" w:rsidRDefault="00B778DF" w14:paraId="32019E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kamata</w:t>
            </w:r>
          </w:p>
          <w:p w:rsidRPr="004F71AB" w:rsidR="00B778DF" w:rsidP="00B778DF" w:rsidRDefault="00B778DF" w14:paraId="033BC3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od 05.12.2022., računi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6BD07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616C2DA" w14:textId="77777777">
        <w:trPr>
          <w:trHeight w:val="2083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2D609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635.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2890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 &amp; F ZAŠTITA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72D04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95517402410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2387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SAVSKA CESTA 41/XI,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005D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33.016,13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C0754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248.760,00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300F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37.895,68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D066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285.525,00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BEF14D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DFF5E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37.895,68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8D5C7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285.525,00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6C656F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broj486-1-1-22,Rač</w:t>
            </w:r>
          </w:p>
          <w:p w:rsidRPr="004F71AB" w:rsidR="00B778DF" w:rsidP="00B778DF" w:rsidRDefault="00B778DF" w14:paraId="0A7460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un broj 485-1-1-22,</w:t>
            </w:r>
          </w:p>
          <w:p w:rsidR="00B778DF" w:rsidP="00B778DF" w:rsidRDefault="00B778DF" w14:paraId="2D9CE8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Račun broj 435-1-1-</w:t>
            </w:r>
          </w:p>
          <w:p w:rsidRPr="004F71AB" w:rsidR="00B778DF" w:rsidP="00B778DF" w:rsidRDefault="00B778DF" w14:paraId="777EA6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22, Račun broj 434-1-1</w:t>
            </w:r>
          </w:p>
          <w:p w:rsidR="00B778DF" w:rsidP="00B778DF" w:rsidRDefault="00B778DF" w14:paraId="50C048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-22, Račun broj 387-1</w:t>
            </w:r>
          </w:p>
          <w:p w:rsidRPr="004F71AB" w:rsidR="00B778DF" w:rsidP="00B778DF" w:rsidRDefault="00B778DF" w14:paraId="7B9F8C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-1-22, Račun broj 38</w:t>
            </w:r>
          </w:p>
          <w:p w:rsidR="00B778DF" w:rsidP="00B778DF" w:rsidRDefault="00B778DF" w14:paraId="32EB28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6-1-1-22, Račun broj</w:t>
            </w:r>
          </w:p>
          <w:p w:rsidRPr="004F71AB" w:rsidR="00B778DF" w:rsidP="00B778DF" w:rsidRDefault="00B778DF" w14:paraId="026AEA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337-1-1-22, Račun </w:t>
            </w:r>
          </w:p>
          <w:p w:rsidR="00B778DF" w:rsidP="00B778DF" w:rsidRDefault="00B778DF" w14:paraId="5AB35A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broj 287-1-1-22, Rač</w:t>
            </w:r>
          </w:p>
          <w:p w:rsidRPr="004F71AB" w:rsidR="00B778DF" w:rsidP="00B778DF" w:rsidRDefault="00B778DF" w14:paraId="2DB292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un broj 286-1-1-22, </w:t>
            </w:r>
          </w:p>
          <w:p w:rsidR="00B778DF" w:rsidP="00B778DF" w:rsidRDefault="00B778DF" w14:paraId="36A1A5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broj 234-1-1-22</w:t>
            </w:r>
          </w:p>
          <w:p w:rsidRPr="004F71AB" w:rsidR="00B778DF" w:rsidP="00B778DF" w:rsidRDefault="00B778DF" w14:paraId="725CA9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 Račun broj233-1-1</w:t>
            </w:r>
          </w:p>
          <w:p w:rsidR="00B778DF" w:rsidP="00B778DF" w:rsidRDefault="00B778DF" w14:paraId="67E21E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-22, Račun broj 178-</w:t>
            </w:r>
          </w:p>
          <w:p w:rsidRPr="004F71AB" w:rsidR="00B778DF" w:rsidP="00B778DF" w:rsidRDefault="00B778DF" w14:paraId="68C58E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1-1-22, Račun bro</w:t>
            </w:r>
          </w:p>
          <w:p w:rsidR="00B778DF" w:rsidP="00B778DF" w:rsidRDefault="00B778DF" w14:paraId="7DF0C6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j 177-1-1-22, Račun b</w:t>
            </w:r>
          </w:p>
          <w:p w:rsidRPr="004F71AB" w:rsidR="00B778DF" w:rsidP="00B778DF" w:rsidRDefault="00B778DF" w14:paraId="190CAA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roj 122-1-1-22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5E465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F07C1B7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23E1F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641.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58D5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PODRAVSKA BANKA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FE7B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97326283154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E4E1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OPATIČKA ULICA 3, 48000 KOPRIVNICA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AAEF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163,19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C0FC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1.229,59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AC46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1.189.628,08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8207C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8.963.252,77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15999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(16.000.000,00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60F2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1.189.628,08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3485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8.963.252,77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F9C4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8F8E2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CA786D1" w14:textId="77777777">
        <w:trPr>
          <w:trHeight w:val="75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79F46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642.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4E25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PODUZEĆE ZA CESTE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EF57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22512352352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E9BC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BILOGORSKA 43, 43000 BJELOVAR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0171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66EF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FEDE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15.048,83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FBB64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113.385,40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2FAD9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C8786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15.048,83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62DC3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113.385,40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34AF74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RACUN BR.709-01</w:t>
            </w:r>
          </w:p>
          <w:p w:rsidRPr="004F71AB" w:rsidR="00B778DF" w:rsidP="00B778DF" w:rsidRDefault="00B778DF" w14:paraId="4A042B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-99,  BR. 763-01-99, </w:t>
            </w:r>
          </w:p>
          <w:p w:rsidR="00B778DF" w:rsidP="00B778DF" w:rsidRDefault="00B778DF" w14:paraId="1CF870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</w:t>
            </w:r>
          </w:p>
          <w:p w:rsidRPr="004F71AB" w:rsidR="00B778DF" w:rsidP="00B778DF" w:rsidRDefault="00B778DF" w14:paraId="020E34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stavaka IOS na dan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23.11.2022.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5FE6C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8C2686D" w14:textId="77777777">
        <w:trPr>
          <w:trHeight w:val="75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EBE2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643.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4FF7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PODZEMNO SKLADIŠTE PLINA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D28F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82292688592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D8CA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VESLAČKA 2-4,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CFA5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06C16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D36CC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160,31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3D54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1.207,82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DCD48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583E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160,31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F58CF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1.207,82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2D29C2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 PN-102 /21-SB za</w:t>
            </w:r>
          </w:p>
          <w:p w:rsidRPr="004F71AB" w:rsidR="00B778DF" w:rsidP="00B778DF" w:rsidRDefault="00B778DF" w14:paraId="3622CA3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nabavu ručnog alata</w:t>
            </w:r>
          </w:p>
          <w:p w:rsidR="00B778DF" w:rsidP="00B778DF" w:rsidRDefault="00B778DF" w14:paraId="6FB4DC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 Radun broj 2200120/1/1</w:t>
            </w:r>
          </w:p>
          <w:p w:rsidRPr="004F71AB" w:rsidR="00B778DF" w:rsidP="00B778DF" w:rsidRDefault="00B778DF" w14:paraId="088774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od dana 17.10.2022.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F7EA6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168E423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2D01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647.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9E84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POSSUM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E3BF1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26047630059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C9F8B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ŠESTINSKI PRILAZ 26/D,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FC91C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2.546,80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600C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19.188,90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DB9A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5.942,54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CEED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44.774,10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077AD4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(150.000,00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A3FD4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5.942,54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DC2BD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44.774,10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ED40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stavki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2D4310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AC0CC9E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004C4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0619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PRESOFLEX GRADNJA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0EC3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66952197279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729B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INDUSTRIJSKA 30, 34000 POŽEGA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C44BF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250.316,28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4A28A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1.886.008,03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A955B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382.968,95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ED93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2.885.479,59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B3677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(6.500.000,00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39C22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382.968,95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DE42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2.885.479,59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AB87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stavaka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37215F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C30514A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768B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654.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E055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PRIVATNI SMJEŠTAJ DAMIR VADLJA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30B3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84644381804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F5114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PAVLA ŠTOOSA 9, 44250 PETRINJA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8657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0C55FF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FF57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2.341,23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4DE01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17.640,00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3EF98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AA272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2.341,23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AC24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17.640,00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9FF85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Računi za smještaj broj: </w:t>
            </w:r>
          </w:p>
          <w:p w:rsidRPr="004F71AB" w:rsidR="00B778DF" w:rsidP="00B778DF" w:rsidRDefault="00B778DF" w14:paraId="6AC1C4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131/2022,135/2022,139/2022, 1</w:t>
            </w:r>
          </w:p>
          <w:p w:rsidRPr="004F71AB" w:rsidR="00B778DF" w:rsidP="00B778DF" w:rsidRDefault="00B778DF" w14:paraId="26A5793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46/2022,150/2022,152/2022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52875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 </w:t>
            </w:r>
          </w:p>
        </w:tc>
      </w:tr>
      <w:tr w:rsidRPr="004F71AB" w:rsidR="00875A0A" w:rsidTr="00875A0A" w14:paraId="635B54E9" w14:textId="77777777">
        <w:trPr>
          <w:trHeight w:val="94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AB81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28137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PRIVREDNA BANKA ZAGREB D.D. 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2C4A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2535697732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82DFB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RADNIČKA CESTA 50,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1620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231,92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6FA74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1.747,40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41E6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6.842.257,78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2302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51.552.991,26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21070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(51.552.991,26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C60D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6.842.257,78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7F430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51.552.991,26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1DFEC8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zadužnica broj O</w:t>
            </w:r>
          </w:p>
          <w:p w:rsidRPr="004F71AB" w:rsidR="00B778DF" w:rsidP="00B778DF" w:rsidRDefault="00B778DF" w14:paraId="524FA0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V-151/2020 od</w:t>
            </w:r>
          </w:p>
          <w:p w:rsidR="00B778DF" w:rsidP="00B778DF" w:rsidRDefault="00B778DF" w14:paraId="53DCA9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10.01.2020., Ugovor </w:t>
            </w:r>
          </w:p>
          <w:p w:rsidRPr="004F71AB" w:rsidR="00B778DF" w:rsidP="00B778DF" w:rsidRDefault="00B778DF" w14:paraId="5368A0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 okvirnoj liniji broj </w:t>
            </w:r>
          </w:p>
          <w:p w:rsidR="00B778DF" w:rsidP="00B778DF" w:rsidRDefault="00B778DF" w14:paraId="6FD333F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9910057356, U</w:t>
            </w:r>
          </w:p>
          <w:p w:rsidRPr="004F71AB" w:rsidR="00B778DF" w:rsidP="00B778DF" w:rsidRDefault="00B778DF" w14:paraId="147CF3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govor o otvaranju i </w:t>
            </w:r>
          </w:p>
          <w:p w:rsidR="00B778DF" w:rsidP="00B778DF" w:rsidRDefault="00B778DF" w14:paraId="18852A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vođenju poslovnog br. </w:t>
            </w:r>
          </w:p>
          <w:p w:rsidRPr="004F71AB" w:rsidR="00B778DF" w:rsidP="00B778DF" w:rsidRDefault="00B778DF" w14:paraId="47C1A5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2340009-1100108440,</w:t>
            </w:r>
          </w:p>
          <w:p w:rsidRPr="004F71AB" w:rsidR="00B778DF" w:rsidP="00B778DF" w:rsidRDefault="00B778DF" w14:paraId="6AE99F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garancije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F8F9B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F91D904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D550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660.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7E20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PROFECTUS DUBROVNIK J.D.O.O. 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C044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34105421948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120B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ANICE BOŠKOVIĆ 2, 20000 DUBROVNIK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25864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2.787,18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1116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21.000,00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EA42C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3.138,69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5AAA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23.648,43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04606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7ED0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3.138,69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101ED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23.648,43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21FB7E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 br. 8-2021 </w:t>
            </w:r>
          </w:p>
          <w:p w:rsidRPr="004F71AB" w:rsidR="00B778DF" w:rsidP="00B778DF" w:rsidRDefault="00B778DF" w14:paraId="482613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od 15.10.2021.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7B757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193690E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93F60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665.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740C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PROIZVODNJA OSO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2105A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55411035652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87BFF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VUKOMERIČKA  9, 10410 VELIKA GORICA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80B51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9.966,38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4F19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75.091,72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978A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8.627,43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A986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65.003,39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89C9E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(250.000,00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6935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7.632,34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39B0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57.505,90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36447F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narudžbenica, računi,</w:t>
            </w:r>
          </w:p>
          <w:p w:rsidRPr="004F71AB" w:rsidR="00B778DF" w:rsidP="00B778DF" w:rsidRDefault="00B778DF" w14:paraId="7CEDC5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izvod otvorenih </w:t>
            </w:r>
          </w:p>
          <w:p w:rsidR="00B778DF" w:rsidP="00B778DF" w:rsidRDefault="00B778DF" w14:paraId="48BF98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stavki kupaca na dan </w:t>
            </w:r>
          </w:p>
          <w:p w:rsidRPr="004F71AB" w:rsidR="00B778DF" w:rsidP="00B778DF" w:rsidRDefault="00B778DF" w14:paraId="794ED7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16.11.2022. godine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0BA2E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97BE958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F3222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668.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50BF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PROXIMUS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C826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54538155301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67106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NIKOLE TAVELIĆA 48, 21000 SPLIT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9150E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8.606,11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E429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64.842,74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7276A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11.416,49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E3991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86.017,51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198FA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C7DC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11.416,49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263FE7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86.017,51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26B3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br. 8/001/2022,</w:t>
            </w:r>
          </w:p>
          <w:p w:rsidRPr="004F71AB" w:rsidR="00B778DF" w:rsidP="00B778DF" w:rsidRDefault="00B778DF" w14:paraId="74D0DB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br.13/001/2022, br.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B8DC9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A127B73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B3AA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675.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4B373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R.K.ELEKTRO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36187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08278223313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FAA7A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FRANJE BLAŽINCA 2, 10370 DUGO SELO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22DF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842,03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D876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6.344,30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5430D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1.141,15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DE238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8.598,01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AA1D1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CE34A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1.141,15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C0FE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8.598,01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04F78E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računi, izvadak </w:t>
            </w:r>
          </w:p>
          <w:p w:rsidRPr="004F71AB" w:rsidR="00B778DF" w:rsidP="00B778DF" w:rsidRDefault="00B778DF" w14:paraId="28326C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 poslovnih knjiga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18659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2C97EC9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16A1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678.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462F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RAIFFEISENBANK AUSTRIA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92D1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53056966535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F8A9B3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MAGAZINSKA CESTA 69,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70D4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A8335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6A101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604.926,53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9D490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4.557.818,94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AB7AA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(40.000.000,00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6A745A" w14:paraId="230C5FB4" w14:textId="5F42380E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508.033,66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6A745A" w14:paraId="2CC0442C" w14:textId="0171D10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3.827.779,59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670426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lzvadak iz poslovni</w:t>
            </w:r>
          </w:p>
          <w:p w:rsidRPr="004F71AB" w:rsidR="00B778DF" w:rsidP="00B778DF" w:rsidRDefault="00B778DF" w14:paraId="253D20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h knjiga sa stanjem</w:t>
            </w:r>
          </w:p>
          <w:p w:rsidR="00B778DF" w:rsidP="00B778DF" w:rsidRDefault="00B778DF" w14:paraId="351681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na dan l6.l I .2022. go</w:t>
            </w:r>
          </w:p>
          <w:p w:rsidRPr="004F71AB" w:rsidR="00B778DF" w:rsidP="00B778DF" w:rsidRDefault="00B778DF" w14:paraId="3B81B1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dine, ugovori i garancije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99421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0AF8219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11AA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682.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D172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RITTAL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D18F8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52762270365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11DF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SAMOBORSKA CESTA 145,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BA2D6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11.922,79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B6D2B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89.832,26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3442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12.156,38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DE1B2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91.592,27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67BBAD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BB80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12.156,38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4089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91.592,27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25ECB3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Ovrsni izvod otvore</w:t>
            </w:r>
          </w:p>
          <w:p w:rsidRPr="004F71AB" w:rsidR="00B778DF" w:rsidP="00B778DF" w:rsidRDefault="00B778DF" w14:paraId="04AE9F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nih stavki, 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A314E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89F2EB6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81EB2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683.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A651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RIZMAN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A1A1F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14523427957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ACED1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ANTUNA MIHANOVIĆA 48/A , MALI ZDENCI, 43293 VELIKI ZDENCI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B4BD1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13.156,15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A253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99.125,00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655D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13.156,15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CEFF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99.125,00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B22AF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CA3B6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13.156,15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97B9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99.125,00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AB306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otvorenih stavki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10E9C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03D1372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DCFDD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685.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699D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ROTO-GRAD 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B8F4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00669154579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28985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ULICA 65.BATALJUNA ZNG 2, 10310 IVANIĆ GRAD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CA00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47.038,38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9091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354.410,68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336C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22.254,69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C9F1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167.677,96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E505F5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672F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22.254,69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D953A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167.677,96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30E2EF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narudžbenice, raču</w:t>
            </w:r>
          </w:p>
          <w:p w:rsidRPr="004F71AB" w:rsidR="00B778DF" w:rsidP="00B778DF" w:rsidRDefault="00B778DF" w14:paraId="0CF8DB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ni, izvod otvorenih </w:t>
            </w:r>
          </w:p>
          <w:p w:rsidR="00B778DF" w:rsidP="00B778DF" w:rsidRDefault="00B778DF" w14:paraId="4216FA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stavaka ovjeren od</w:t>
            </w:r>
          </w:p>
          <w:p w:rsidRPr="004F71AB" w:rsidR="00B778DF" w:rsidP="00B778DF" w:rsidRDefault="00B778DF" w14:paraId="069FBA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strane dužnika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8C387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2175356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1FC5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687.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F009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ROXTEC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B759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41349900445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E10D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ŠKORPIKOVA 1A, 1 000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6BEEC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3.502,73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8A05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26.391,30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AEFE4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5.920,92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232E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44.611,18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0AEB8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F95A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5.920,92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E1A6A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44.611,18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466F2E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ANALITIEKA KA</w:t>
            </w:r>
          </w:p>
          <w:p w:rsidRPr="004F71AB" w:rsidR="00B778DF" w:rsidP="00B778DF" w:rsidRDefault="00B778DF" w14:paraId="325C9C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RTICA ZA PARTNERA </w:t>
            </w:r>
          </w:p>
          <w:p w:rsidR="00B778DF" w:rsidP="00B778DF" w:rsidRDefault="00B778DF" w14:paraId="25F9F9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ELEKTROCENTAR</w:t>
            </w:r>
          </w:p>
          <w:p w:rsidRPr="004F71AB" w:rsidR="00B778DF" w:rsidP="00B778DF" w:rsidRDefault="00B778DF" w14:paraId="01F177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PETEK d.o.o. od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29.11.2022. godine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778D8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C76FE97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E506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692.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27D0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SAMOBORKA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679EC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53149109818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E7B54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ZAGREBAČKA 32A, 10430 SAMOBOR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C57C8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20.399,53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EA99A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153.700,23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8634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9.427,10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93B45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71.028,45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B7B59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1839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9.427,10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A68D1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71.028,45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624C25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iz poslovnih</w:t>
            </w:r>
          </w:p>
          <w:p w:rsidRPr="004F71AB" w:rsidR="00B778DF" w:rsidP="00B778DF" w:rsidRDefault="00B778DF" w14:paraId="1E48B7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knjiga – otvorene</w:t>
            </w:r>
          </w:p>
          <w:p w:rsidR="00B778DF" w:rsidP="00B778DF" w:rsidRDefault="00B778DF" w14:paraId="66BC8A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stavke, računi, obr</w:t>
            </w:r>
          </w:p>
          <w:p w:rsidRPr="004F71AB" w:rsidR="00B778DF" w:rsidP="00B778DF" w:rsidRDefault="00B778DF" w14:paraId="6A2496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8B2BF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3EAAC2B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C11AC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695.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D00E2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SAN MET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EC18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70493028862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D80973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JOSIPA JELAČIĆA 23, 43500 DARUVAR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934EC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1.051,17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5059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7.920,03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869F3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1.149,37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9652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8.659,91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FF166D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023C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1.149,37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FD0A1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8.659,91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1CFAC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 i izvadak iz</w:t>
            </w:r>
          </w:p>
          <w:p w:rsidRPr="004F71AB" w:rsidR="00B778DF" w:rsidP="00B778DF" w:rsidRDefault="00B778DF" w14:paraId="070823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poslovnih knjiga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E42CE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A53FCA6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CDBC1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698.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A835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SCHACHERMAYER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0F40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96769806716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32D1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VRTNI PUT 5,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A387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218,07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8CAB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1.643,03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93173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242,33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ED4A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1.825,81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35D72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09E1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242,33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D2208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1.825,81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DB776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Kupoprodaja robe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24E20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7376D81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1040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700.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8275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SCHNEIDER ELECTRIC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4D217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23810712767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D662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STROJARSKA CESTA 22,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D95AE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126.119,59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53F1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950.248,03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968E5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121.298,29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8412A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913.921,95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6FA9B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(1.000.000,00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32BA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104.338,09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37EF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786.135,33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7CE630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iz poslo</w:t>
            </w:r>
          </w:p>
          <w:p w:rsidRPr="004F71AB" w:rsidR="00B778DF" w:rsidP="00B778DF" w:rsidRDefault="00B778DF" w14:paraId="25E2724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vnih knjiga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B473E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296025B" w14:textId="77777777">
        <w:trPr>
          <w:trHeight w:val="74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70D6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702.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DD7C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SCHRACK TECHNIK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092F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36365310424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7593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ZAVRTNICA 17,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7B1F9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39.603,82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B117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298.394,97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E62A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41.968,82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E640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316.214,10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D3BD9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242A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41.968,82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8101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316.214,10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6A1D67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Lista otvorenih sta</w:t>
            </w:r>
          </w:p>
          <w:p w:rsidRPr="004F71AB" w:rsidR="00B778DF" w:rsidP="00B778DF" w:rsidRDefault="00B778DF" w14:paraId="052063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vki od 17.11.2022., </w:t>
            </w:r>
          </w:p>
          <w:p w:rsidR="00B778DF" w:rsidP="00B778DF" w:rsidRDefault="00B778DF" w14:paraId="468F0F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Popis ovb</w:t>
            </w:r>
          </w:p>
          <w:p w:rsidR="00B778DF" w:rsidP="00B778DF" w:rsidRDefault="00B778DF" w14:paraId="7942B8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eza du</w:t>
            </w:r>
          </w:p>
          <w:p w:rsidRPr="004F71AB" w:rsidR="00B778DF" w:rsidP="00B778DF" w:rsidRDefault="00B778DF" w14:paraId="0F9C9F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žnika unesenih </w:t>
            </w:r>
          </w:p>
          <w:p w:rsidRPr="004F71AB" w:rsidR="00B778DF" w:rsidP="00B778DF" w:rsidRDefault="00B778DF" w14:paraId="069149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 poslovne knjige, ugovor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EC1243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6F4431B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FE52A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703.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97DC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SCHWARZL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DFF61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97574473554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9578C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JUKINAČKA 41, 44400 GLINA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EA695E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190.026,16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D11A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1.431.752,14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F575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58.819,85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2BA27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443.178,14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A8331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(1.500.000,00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1F59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34.929,53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C0BA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263.176,54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4BB28F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računi, otvorene </w:t>
            </w:r>
          </w:p>
          <w:p w:rsidRPr="004F71AB" w:rsidR="00B778DF" w:rsidP="00B778DF" w:rsidRDefault="00B778DF" w14:paraId="1C2810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stavke, obračun</w:t>
            </w:r>
          </w:p>
          <w:p w:rsidR="00B778DF" w:rsidP="00B778DF" w:rsidRDefault="00B778DF" w14:paraId="4819E2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kamata na dan</w:t>
            </w:r>
          </w:p>
          <w:p w:rsidRPr="004F71AB" w:rsidR="00B778DF" w:rsidP="00B778DF" w:rsidRDefault="00B778DF" w14:paraId="24220A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16.11.2022.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9059A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C1A5DE5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BF67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707.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0E734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SENSO PROFI D.O.O. 0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0D98A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19859608335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B577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VUKOMERIČKA ULICA  6, 10410 VELIKA GORICA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C5C6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12.329,95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4A4C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92.900,00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756F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9.247,46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33CD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69.675,00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D5F82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2E15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9.247,46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6FE04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69.675,00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1A0E4E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broj 1486-01-3</w:t>
            </w:r>
          </w:p>
          <w:p w:rsidRPr="004F71AB" w:rsidR="00B778DF" w:rsidP="00B778DF" w:rsidRDefault="00B778DF" w14:paraId="31E892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-91, Račun broj </w:t>
            </w:r>
          </w:p>
          <w:p w:rsidR="00B778DF" w:rsidP="00B778DF" w:rsidRDefault="00B778DF" w14:paraId="424813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1716-01-91, Račun br</w:t>
            </w:r>
          </w:p>
          <w:p w:rsidRPr="004F71AB" w:rsidR="00B778DF" w:rsidP="00B778DF" w:rsidRDefault="00B778DF" w14:paraId="62241C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oj 1817-01-91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E78D1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4D4FB5B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A90EA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723.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47339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SMARTIVO TEHNOLOGIJE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7775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00550564283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E6E4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JANKOMIR 25,10090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CEBB4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4.246,47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97940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31.995,00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B648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4.492,98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B0D80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33.852,33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FFC80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CCCD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4.492,98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03F5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33.852,33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2E1AC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stavki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6A436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F9F7B03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9BB8D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730.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409B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SPIRAL PIPES TECHNICS D.O.O. 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8ABDE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64880559057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477F5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DRAGLJANE 7, 2275 DRAGLJENA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842004" w14:paraId="7924ABDF" w14:textId="163F713C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133.357,42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842004" w14:paraId="0EE2765D" w14:textId="34B7EF6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1.004.781,50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E374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139.155,58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E8CF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1.048.467,75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E77B4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(1.000.000,00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28563B" w14:paraId="215CF639" w14:textId="4B20A78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133.357,42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28563B" w14:paraId="065EBA75" w14:textId="4CC202A2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1.004.781,50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B23D4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kartica partnera od</w:t>
            </w:r>
          </w:p>
          <w:p w:rsidRPr="004F71AB" w:rsidR="00B778DF" w:rsidP="00B778DF" w:rsidRDefault="00B778DF" w14:paraId="289BFC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26.10.2022. godine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33692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E1CC755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3F10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738.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6D1E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STROJOPROMET D.O.O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35B2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97994010225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A1B8B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ZAGREBAČKA 6, 10292 ŠENKOVEC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C935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444.270,68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06D9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3.347.357,45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C365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465.589,73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32656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3.507.985,83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0CC6A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D30EB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465.589,73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8C024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3.507.985,83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E45CE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izvadak iz poslovnih knjiga, </w:t>
            </w:r>
          </w:p>
          <w:p w:rsidRPr="004F71AB" w:rsidR="00B778DF" w:rsidP="00B778DF" w:rsidRDefault="00B778DF" w14:paraId="571373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04CD1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448AE82" w14:textId="77777777">
        <w:trPr>
          <w:trHeight w:val="75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17E7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740.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D26D6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STRUKTURA PRODUKT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60F89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59019301285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D1614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STEPINČEVA 2, 21000 SPLIT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299A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30.598,92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0C7A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230.547,55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FCDFF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37.215,48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CD95E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280.400,04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9FE3D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7768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37.215,48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4E035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280.400,04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186054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 o izvođenju r</w:t>
            </w:r>
          </w:p>
          <w:p w:rsidRPr="004F71AB" w:rsidR="00B778DF" w:rsidP="00B778DF" w:rsidRDefault="00B778DF" w14:paraId="42A883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adova, narudžbenice, </w:t>
            </w:r>
          </w:p>
          <w:p w:rsidR="00B778DF" w:rsidP="00B778DF" w:rsidRDefault="00B778DF" w14:paraId="55D2B4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financijska k</w:t>
            </w:r>
          </w:p>
          <w:p w:rsidRPr="004F71AB" w:rsidR="00B778DF" w:rsidP="00B778DF" w:rsidRDefault="00B778DF" w14:paraId="0F6C90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onto kartica kupca, </w:t>
            </w:r>
          </w:p>
          <w:p w:rsidRPr="004F71AB" w:rsidR="00B778DF" w:rsidP="00B778DF" w:rsidRDefault="00B778DF" w14:paraId="52F60F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4CD55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A95991C" w14:textId="77777777">
        <w:trPr>
          <w:trHeight w:val="956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35B75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750.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C841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ŠPICA SUSTAVI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7EA5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08747661196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8EE1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REMETINAČKA CESTA 139,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7770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82.456,34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2A3B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621.267,29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44A75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84.829,26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7762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639.146,05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A156E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2C73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84.829,26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482F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639.146,05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0B4B26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otvorene stavke od 29.</w:t>
            </w:r>
          </w:p>
          <w:p w:rsidRPr="004F71AB" w:rsidR="00B778DF" w:rsidP="00B778DF" w:rsidRDefault="00B778DF" w14:paraId="5D0AA6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11.2022., račun</w:t>
            </w:r>
          </w:p>
          <w:p w:rsidR="00B778DF" w:rsidP="00B778DF" w:rsidRDefault="00B778DF" w14:paraId="7C9427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br. 399-VP1-21, račun</w:t>
            </w:r>
          </w:p>
          <w:p w:rsidRPr="004F71AB" w:rsidR="00B778DF" w:rsidP="00B778DF" w:rsidRDefault="00B778DF" w14:paraId="5AC093E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br. 1954-VP1-21, </w:t>
            </w:r>
          </w:p>
          <w:p w:rsidR="00B778DF" w:rsidP="00B778DF" w:rsidRDefault="00B778DF" w14:paraId="28F6745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br. r. 2621-VP</w:t>
            </w:r>
          </w:p>
          <w:p w:rsidRPr="004F71AB" w:rsidR="00B778DF" w:rsidP="00B778DF" w:rsidRDefault="00B778DF" w14:paraId="11DAC1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l-21, račun br.</w:t>
            </w:r>
          </w:p>
          <w:p w:rsidRPr="004F71AB" w:rsidR="00B778DF" w:rsidP="00B778DF" w:rsidRDefault="00B778DF" w14:paraId="104950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32-1022-0610640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7A045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BC728BD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1F877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761.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C9C8D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TELEMOD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CFB22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57393777559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967E3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KRALJEVIČKI BRIJEGI 119, 10257 BREZOVICA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19016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4.802,57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B7F9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36.184,96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EDA6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4.802,57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23492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36.184,96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3BA2D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87009D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4.802,57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D35AF5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36.184,96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F9414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111/1/4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EF22D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12CA436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72B3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763.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56985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TELENERG-INŽENJERING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2D0C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61814870893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3FF0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SAVSKA CESTA 41,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F198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1.327,23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8595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10.000,00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BA51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1.437,04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CBB7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10.827,38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C59EB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BEF3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1.437,04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897D9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10.827,38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34854A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broj 82-1-1, narud</w:t>
            </w:r>
          </w:p>
          <w:p w:rsidRPr="004F71AB" w:rsidR="00B778DF" w:rsidP="00B778DF" w:rsidRDefault="00B778DF" w14:paraId="788B31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žbenika NU0028064, </w:t>
            </w:r>
          </w:p>
          <w:p w:rsidR="00B778DF" w:rsidP="00B778DF" w:rsidRDefault="00B778DF" w14:paraId="0F0694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 o prijenosu nar</w:t>
            </w:r>
          </w:p>
          <w:p w:rsidRPr="004F71AB" w:rsidR="00B778DF" w:rsidP="00B778DF" w:rsidRDefault="00B778DF" w14:paraId="0A6F8F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udžbenice NU0028064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4D317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AFDCB2B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A492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765.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94D4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TEMAL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4AFAF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6072356161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F4C2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V.VARIČAKA 8, 10010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C9B86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7.917,41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B4E8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59.653,69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A36BB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8.280,83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C5C3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62.391,90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DEE9B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DCF1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8.280,83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2A95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62.391,90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34C541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iz po</w:t>
            </w:r>
          </w:p>
          <w:p w:rsidRPr="004F71AB" w:rsidR="00B778DF" w:rsidP="00B778DF" w:rsidRDefault="00B778DF" w14:paraId="0E6D52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slovnih knjiga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30ED4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3DEE3F3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567FA3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766.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0F65E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TEP EX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6981F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03440298981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F3A3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MEDARSKA 69,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E3C3F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3.460,93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E195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26.076,39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E330C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3.460,93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769DE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26.076,39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3941E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4632D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3.460,93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C724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26.076,39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DF8A9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7D365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67E3A6A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DB9A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771.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B578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TERMOPLIN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BDB9D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70140364776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33779F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VJEKOSLAVA ŠPIRČIĆA 78, 42000 VARAŽDIN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24EF9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818,11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AD339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6.164,08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43F4A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939,28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B09FC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7.077,04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92C1B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25E8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939,28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55CC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7.077,04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8D35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izvod otvorenih stavaka, </w:t>
            </w:r>
          </w:p>
          <w:p w:rsidRPr="004F71AB" w:rsidR="00B778DF" w:rsidP="00B778DF" w:rsidRDefault="00B778DF" w14:paraId="1F406D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račun, 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5AB44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337ABA1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393C3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774.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6C7D0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TESLA KABELI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A9189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75321357467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C4C4E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INDUSTRIJSKA 20, 10431 SV. NEDJELJA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6E1D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432.862,91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803C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3.261.405,61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7A4E9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488.242,86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8BA6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3.678.665,85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4842B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D7C42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488.242,86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0ADD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3.678.665,85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32D6B6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sta</w:t>
            </w:r>
          </w:p>
          <w:p w:rsidRPr="004F71AB" w:rsidR="00B778DF" w:rsidP="00B778DF" w:rsidRDefault="00B778DF" w14:paraId="7226BC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vki od 16.11.2022., </w:t>
            </w:r>
          </w:p>
          <w:p w:rsidR="00B778DF" w:rsidP="00B778DF" w:rsidRDefault="00B778DF" w14:paraId="530B33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obračun kamata na da</w:t>
            </w:r>
          </w:p>
          <w:p w:rsidRPr="004F71AB" w:rsidR="00B778DF" w:rsidP="00B778DF" w:rsidRDefault="00B778DF" w14:paraId="6FB31C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 16.11.2022. godine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55FB1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BE6F79D" w14:textId="77777777">
        <w:trPr>
          <w:trHeight w:val="94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BFFD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777.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684D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TEŽ TRGOVINA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6F41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52845458400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349A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FOLNEGOVIĆEVA  10,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D2886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294,57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6C90D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2.219,43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097D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294,57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15C7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2.219,43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39DEF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F972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294,57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89F7F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2.219,43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9F3AA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Račun: 1080-01VP-91,</w:t>
            </w:r>
          </w:p>
          <w:p w:rsidRPr="004F71AB" w:rsidR="00B778DF" w:rsidP="00B778DF" w:rsidRDefault="00B778DF" w14:paraId="33E3EF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izvadak otvorenih stavki,</w:t>
            </w:r>
          </w:p>
          <w:p w:rsidR="00B778DF" w:rsidP="00B778DF" w:rsidRDefault="00B778DF" w14:paraId="4A79CE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na dan 07.12.202</w:t>
            </w:r>
          </w:p>
          <w:p w:rsidRPr="004F71AB" w:rsidR="00B778DF" w:rsidP="00B778DF" w:rsidRDefault="00B778DF" w14:paraId="3DFE0E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2., financijska kartica </w:t>
            </w:r>
          </w:p>
          <w:p w:rsidRPr="004F71AB" w:rsidR="00B778DF" w:rsidP="00B778DF" w:rsidRDefault="00B778DF" w14:paraId="5682AB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 poslovnih evidencija, </w:t>
            </w:r>
          </w:p>
          <w:p w:rsidRPr="004F71AB" w:rsidR="00B778DF" w:rsidP="00B778DF" w:rsidRDefault="00B778DF" w14:paraId="6DF800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kompenzacija - dio računa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E2B3D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8C9925E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B624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779.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4A2C3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THORAX INTERNATIONAL D.O.O. 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2661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35417175513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26ACE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DOLČIĆ 48,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678F00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10.617,82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9C51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80.000,00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F412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16.379,38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8544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123.410,47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0B287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BF3CB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16.379,38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2DB556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123.410,47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1368C2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 o poslovnij ur</w:t>
            </w:r>
          </w:p>
          <w:p w:rsidRPr="004F71AB" w:rsidR="00B778DF" w:rsidP="00B778DF" w:rsidRDefault="00B778DF" w14:paraId="34EF71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adnji, konto kartica</w:t>
            </w:r>
          </w:p>
          <w:p w:rsidR="00B778DF" w:rsidP="00B778DF" w:rsidRDefault="00B778DF" w14:paraId="60DD4E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od 21.11.2022., ra</w:t>
            </w:r>
          </w:p>
          <w:p w:rsidRPr="004F71AB" w:rsidR="00B778DF" w:rsidP="00B778DF" w:rsidRDefault="00B778DF" w14:paraId="252AFA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čuni, 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CC97C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A871AB2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0102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783.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B9A2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TITAN COMMERCE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A049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56511331826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389B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ANTE STARČEVIĆA 35, 44253 MOŠČENICA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B00D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51.608,18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FF36A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388.841,83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83B12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35.035,28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D46B5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263.973,28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CBE46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A64A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25.646,00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82D7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193.229,81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E9111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E5B2A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6E6EC1E" w14:textId="77777777">
        <w:trPr>
          <w:trHeight w:val="443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C181F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784.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791B6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TM-AUTO D.O.O. 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1D94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66181750806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AD377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KOVINSKA ULICA 4, 100000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96B7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3.457,62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0B65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26.051,47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22F6C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9.527,85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06BC5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71.787,61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19267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8877D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9.527,85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0D8A2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71.787,61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E868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izvod otvorenih stavki, </w:t>
            </w:r>
          </w:p>
          <w:p w:rsidRPr="004F71AB" w:rsidR="00B778DF" w:rsidP="00B778DF" w:rsidRDefault="00B778DF" w14:paraId="4BFB25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CCCC6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7446422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3FD24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786.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7E4C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TOTIĆ INSTALACIJE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545B6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87155292094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E82B6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IV STARA PEŠĆENICA 1,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ACD3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58.560,17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C3FC7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441.221,63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E542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105.847,93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73841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797.511,24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4365A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4113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58.560,20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8E98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441.221,83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8098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izvod otvorenih stavki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C7A34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3B56BC5E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5C253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787.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0B407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TRAFEX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B476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66711243036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41A6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ZVONIGRADSKA 14,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A3136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8.188,33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2B71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61.695,00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CB64E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8.396,67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EF56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63.264,68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0CC45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8F5D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8.396,67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0092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63.264,68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2AF3B9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Ugovor, Računi br</w:t>
            </w:r>
          </w:p>
          <w:p w:rsidRPr="004F71AB" w:rsidR="00B778DF" w:rsidP="00B778DF" w:rsidRDefault="00B778DF" w14:paraId="630EDF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. 9 06.04.2022.m</w:t>
            </w:r>
          </w:p>
          <w:p w:rsidR="00B778DF" w:rsidP="00B778DF" w:rsidRDefault="00B778DF" w14:paraId="4C9FDD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br. 14 18.05.2022., </w:t>
            </w:r>
          </w:p>
          <w:p w:rsidRPr="004F71AB" w:rsidR="00B778DF" w:rsidP="00B778DF" w:rsidRDefault="00B778DF" w14:paraId="2C0DE2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br.22 10.06.2022.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BBE37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30F97BD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853CE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789.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77DA9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TRANSPORT BETON LUBINA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CA66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87910130484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BFD1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KRALJA DRŽISLAVA 5, 22300 KNIN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6E72BA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2.707,55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D836D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20.400,00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FD75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2.775,44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9D47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20.911,52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7C59B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2FDD6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2.775,44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2688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20.911,52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5460FD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izvještaj otvor</w:t>
            </w:r>
          </w:p>
          <w:p w:rsidRPr="004F71AB" w:rsidR="00B778DF" w:rsidP="00B778DF" w:rsidRDefault="00B778DF" w14:paraId="27D840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enih stavaka od </w:t>
            </w:r>
          </w:p>
          <w:p w:rsidR="00B778DF" w:rsidP="00B778DF" w:rsidRDefault="00B778DF" w14:paraId="2E3E90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17.10.2022. godin</w:t>
            </w:r>
          </w:p>
          <w:p w:rsidRPr="004F71AB" w:rsidR="00B778DF" w:rsidP="00B778DF" w:rsidRDefault="00B778DF" w14:paraId="313463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e, računi ugovori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1CD7B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5BF749C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3CDD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791.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21D12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TRG BETON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67DF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13818779193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C06ED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ULICA IVANA LUČIĆA 2A,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0C266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F31D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5CD6E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19.375,54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51C5A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145.985,02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BBCAD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06319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19.375,54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CBF5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145.985,02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8C8C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izvod iz poslovnih </w:t>
            </w:r>
          </w:p>
          <w:p w:rsidRPr="004F71AB" w:rsidR="00B778DF" w:rsidP="00B778DF" w:rsidRDefault="00B778DF" w14:paraId="0DEA01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knjiga na dan 28.10.2022.,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5360D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6573F39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CE978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795.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CF6B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TRIAL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76512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64026545644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7F73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TERZIĆEVA 17, 21000 SPLIT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37622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439,64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60F47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3.312,50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34098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439,64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19A5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3.312,50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30115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AF2D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439,64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79E5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3.312,50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316745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Račun269/1/</w:t>
            </w:r>
          </w:p>
          <w:p w:rsidRPr="004F71AB" w:rsidR="00B778DF" w:rsidP="00B778DF" w:rsidRDefault="00B778DF" w14:paraId="61D9C1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 Zapisnik o i</w:t>
            </w:r>
          </w:p>
          <w:p w:rsidRPr="004F71AB" w:rsidR="00B778DF" w:rsidP="00B778DF" w:rsidRDefault="00B778DF" w14:paraId="79EFD6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zvedenimradovima</w:t>
            </w:r>
          </w:p>
          <w:p w:rsidRPr="004F71AB" w:rsidR="00B778DF" w:rsidP="00B778DF" w:rsidRDefault="00B778DF" w14:paraId="00F411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 izvod otvorenih stavki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E47DF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FF2A258" w14:textId="77777777">
        <w:trPr>
          <w:trHeight w:val="529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2132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802.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968C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UKA GLAZURE D.O.O. 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883BA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39351048607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76680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OREŠJE 47/P,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24B62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335,76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1069C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2.529,80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ADEE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12.174,71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C9915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91.730,37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7D299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49CB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12.174,71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007F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91.730,37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D20A0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ugovor, račun broj 253/1/1 </w:t>
            </w:r>
          </w:p>
          <w:p w:rsidRPr="004F71AB" w:rsidR="00B778DF" w:rsidP="00B778DF" w:rsidRDefault="00B778DF" w14:paraId="67B1FF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od 31.08.2022. godine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29A99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9A29C4A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A4AEB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804.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74300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UNIVERZAL ŽICA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6CF5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62988526948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F1A06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IV TROKUT 1B,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46611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26.479,32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A76B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199.508,45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3C44A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28.704,95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76F8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216.277,48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B1EEE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CC3592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28.704,95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D3FB66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216.277,48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44B4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 iz poslovnih knjiga</w:t>
            </w:r>
          </w:p>
          <w:p w:rsidRPr="004F71AB" w:rsidR="00B778DF" w:rsidP="00B778DF" w:rsidRDefault="00B778DF" w14:paraId="46CF75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na dan 28.11.2022.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FCBD4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6782FB56" w14:textId="77777777">
        <w:trPr>
          <w:trHeight w:val="1136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52B2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807.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97B1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URED OVLAŠTENE INŽENJERKE GRAĐEVINARSTVA DANIJELE VRANJKOVIĆ, MAG. ING. AEDIF.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7778D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66088187931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74FE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BIJELOG LOPOČA 24, 31327 BILJE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34981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5.468,18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EAF6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41.200,00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1EE13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1.367,04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6890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10.300,00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76C0D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5B88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1.367,04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D92AA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10.300,00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9713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 10/1/1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4DDAE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A934E58" w14:textId="77777777">
        <w:trPr>
          <w:trHeight w:val="94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F0FF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809.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69771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URED OVLAŠTENOG INŽENJERA ELEKTROTEHNIKE SAŠA RAJKOVIĆ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D807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32506011463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CA045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AUGUSTA ŠENOE 8 ,44000 SISAK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A06F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13.736,81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4EA12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103.500,00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2D579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15.442,58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9456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116.352,15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FD8AD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687BF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15.442,58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CCDC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116.352,15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6E2164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Ponuda: UOIE</w:t>
            </w:r>
          </w:p>
          <w:p w:rsidRPr="004F71AB" w:rsidR="00B778DF" w:rsidP="00B778DF" w:rsidRDefault="00B778DF" w14:paraId="120989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-PN-03.1/2020 od </w:t>
            </w:r>
          </w:p>
          <w:p w:rsidR="00B778DF" w:rsidP="00B778DF" w:rsidRDefault="00B778DF" w14:paraId="12F236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dana 03.07.2020. </w:t>
            </w:r>
          </w:p>
          <w:p w:rsidRPr="004F71AB" w:rsidR="00B778DF" w:rsidP="00B778DF" w:rsidRDefault="00B778DF" w14:paraId="71317C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godine, Narudžbenica </w:t>
            </w:r>
          </w:p>
          <w:p w:rsidR="00B778DF" w:rsidP="00B778DF" w:rsidRDefault="00B778DF" w14:paraId="128CF35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broj NU0026526 od da</w:t>
            </w:r>
          </w:p>
          <w:p w:rsidRPr="004F71AB" w:rsidR="00B778DF" w:rsidP="00B778DF" w:rsidRDefault="00B778DF" w14:paraId="445F9B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na 07.07.2020. godine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2EDDF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D420686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313E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820.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C2AB3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VARGON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45E0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12345076041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C227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KUKULJANOVO 352, 51227 KUKULJANOVO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F7613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203.908,77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FC452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1.536.350,63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9A94D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268.067,65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F1F539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2.019.755,70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FD5AC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(2.000.000,00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34E62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268.067,65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1E35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2.019.755,70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1EE846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iz poslovnih</w:t>
            </w:r>
          </w:p>
          <w:p w:rsidRPr="004F71AB" w:rsidR="00B778DF" w:rsidP="00B778DF" w:rsidRDefault="00B778DF" w14:paraId="4FF388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knjiga,fakture, </w:t>
            </w:r>
          </w:p>
          <w:p w:rsidR="00B778DF" w:rsidP="00B778DF" w:rsidRDefault="00B778DF" w14:paraId="4CC350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otpremnice, obračun </w:t>
            </w:r>
          </w:p>
          <w:p w:rsidRPr="004F71AB" w:rsidR="00B778DF" w:rsidP="00B778DF" w:rsidRDefault="00B778DF" w14:paraId="7BE864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kamata, zadužnice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D5266E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2EAB7E4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0150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825.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28371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VELEBIT-PROMET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7B370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67912509737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9E00F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INDUSTRIJSKA 5, 10370 DUGO SELO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C63A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5.385,12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6B405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40.574,15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3516D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2.824,65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D0E1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21.282,31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95DBB5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BEA20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2.824,65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FDB71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21.282,31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009773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iz p</w:t>
            </w:r>
          </w:p>
          <w:p w:rsidRPr="004F71AB" w:rsidR="00B778DF" w:rsidP="00B778DF" w:rsidRDefault="00B778DF" w14:paraId="4D40EE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oslovnih knjiga.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F0236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A2715D5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9D5F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831.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77AB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VIATOR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2FB11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64731717121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D6CC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KRALJA DRŽISLAVA 6, 21000 SPLIT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6379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24.051,79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62E2CE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181.218,22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47CEE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41.169,16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7DAB0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310.189,01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BC3A2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3D56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41.169,16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1BE75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310.189,01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8882A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AE123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24D3AB3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87D8C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832.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8701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VICTOR ENERGY D.O.O. 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D5FCEB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19702615933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F8ACC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CAPRIŠKA ULICA 6,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D057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16.779,59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BB5E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126.425,80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1E15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18.128,82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3370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136.591,60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97A93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(2.300.000,00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E68573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18.128,82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E72F6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136.591,60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37133C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ovjereni izvod</w:t>
            </w:r>
          </w:p>
          <w:p w:rsidRPr="004F71AB" w:rsidR="00B778DF" w:rsidP="00B778DF" w:rsidRDefault="00B778DF" w14:paraId="7813DD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otvorenih s</w:t>
            </w:r>
          </w:p>
          <w:p w:rsidRPr="004F71AB" w:rsidR="00B778DF" w:rsidP="00B778DF" w:rsidRDefault="00B778DF" w14:paraId="2D35CA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tavki na dan 31.10.2022.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3B5D8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C032E79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D1C9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836.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62C4A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VINKOPROM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C20EB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0721719381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F84C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HRVOJA VUKČIĆA HRVATINIĆA 108, 32100 VINKOVCI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A03A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5.425,23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AF2A4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40.876,38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A1E4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5.730,53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2D202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43.176,69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DC442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(50.000,00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D2EA8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5.730,53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FE79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43.176,69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3A80D7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iz poslov</w:t>
            </w:r>
          </w:p>
          <w:p w:rsidRPr="004F71AB" w:rsidR="00B778DF" w:rsidP="00B778DF" w:rsidRDefault="00B778DF" w14:paraId="7BD2FA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nih knjiga, obračun</w:t>
            </w:r>
          </w:p>
          <w:p w:rsidR="00B778DF" w:rsidP="00B778DF" w:rsidRDefault="00B778DF" w14:paraId="67EC79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kamata na glavnicu n</w:t>
            </w:r>
          </w:p>
          <w:p w:rsidRPr="004F71AB" w:rsidR="00B778DF" w:rsidP="00B778DF" w:rsidRDefault="00B778DF" w14:paraId="75FE9E4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a dan 15.11.2022.,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40B2E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6B06B9F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1AD9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838.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1A0C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V.M.Z.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85525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81347638148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59544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65.BATALJUNA ZNG 138, 10310 IVANIĆ GRAD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A5FE3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1.518,22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BAAD4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11.439,00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B73C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1.706,63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7ABE5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12.858,59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89A75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8AC05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1.706,63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A4CB3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12.858,59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7B80B6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Ugovor, računi</w:t>
            </w:r>
          </w:p>
          <w:p w:rsidRPr="004F71AB" w:rsidR="00B778DF" w:rsidP="00B778DF" w:rsidRDefault="00B778DF" w14:paraId="13D512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 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02DC37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7D1FAE6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91D80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840.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C4D7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VODOMATERIJAL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98626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60126992663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A72A8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SAJMIŠTE 174, 32000 VUKOVAR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B8B8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8884F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56C9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5.947,61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C76C0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44.812,25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2D553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CE73C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5.947,61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DF89A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44.812,25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555BE0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izvadak iz</w:t>
            </w:r>
          </w:p>
          <w:p w:rsidR="00B778DF" w:rsidP="00B778DF" w:rsidRDefault="00B778DF" w14:paraId="40B2BC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poslovnih</w:t>
            </w:r>
          </w:p>
          <w:p w:rsidRPr="004F71AB" w:rsidR="00B778DF" w:rsidP="00B778DF" w:rsidRDefault="00B778DF" w14:paraId="24025B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knjiga,</w:t>
            </w:r>
          </w:p>
          <w:p w:rsidRPr="004F71AB" w:rsidR="00B778DF" w:rsidP="00B778DF" w:rsidRDefault="00B778DF" w14:paraId="097ADC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Rješenje 48 st-3077/2022-8 od</w:t>
            </w:r>
          </w:p>
          <w:p w:rsidR="00B778DF" w:rsidP="00B778DF" w:rsidRDefault="00B778DF" w14:paraId="4973EF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16. studenog 20</w:t>
            </w:r>
          </w:p>
          <w:p w:rsidRPr="004F71AB" w:rsidR="00B778DF" w:rsidP="00B778DF" w:rsidRDefault="00B778DF" w14:paraId="7FA845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22. godine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589F0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778CBB80" w14:textId="77777777">
        <w:trPr>
          <w:trHeight w:val="75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D931F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843.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03D71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VODOOPSKRBA I ODVODNJA ZAGREBAČKE ŽUPANIJE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030E13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54189804734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3C6B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VUKOMEREČKA CESTA 89,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EE04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1.714,38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1E58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12.917,02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3263D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2.591,73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D0D6F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19.527,42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77F5E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C491E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2.591,73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C158A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19.527,42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18006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79203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220DB36F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D0228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844.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6CFA1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VODOPLAST PROMET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68015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96777245313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D37C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DUMOVEČKA 16, 10361 SESVETSKI KRALJEVEC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E5F03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220.808,16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E18CE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1.663.679,07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8BCDB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202.181,28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04FAA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1.523.334,89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B42A4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(1.523.334,89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6A501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202.181,28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33841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1.523.334,89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702F10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Ugovor o prodaji r</w:t>
            </w:r>
          </w:p>
          <w:p w:rsidRPr="004F71AB" w:rsidR="00B778DF" w:rsidP="00B778DF" w:rsidRDefault="00B778DF" w14:paraId="589BC8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obe i poslovnoj</w:t>
            </w:r>
          </w:p>
          <w:p w:rsidR="00B778DF" w:rsidP="00B778DF" w:rsidRDefault="00B778DF" w14:paraId="6B5B01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suradnji br.03122022 od </w:t>
            </w:r>
          </w:p>
          <w:p w:rsidRPr="004F71AB" w:rsidR="00B778DF" w:rsidP="00B778DF" w:rsidRDefault="00B778DF" w14:paraId="1D5CEE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dana 26. sijednja 2022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14869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 </w:t>
            </w:r>
          </w:p>
        </w:tc>
      </w:tr>
      <w:tr w:rsidRPr="004F71AB" w:rsidR="00875A0A" w:rsidTr="00875A0A" w14:paraId="484F12A1" w14:textId="77777777">
        <w:trPr>
          <w:trHeight w:val="378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A9642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852.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773A9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VUKA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B394C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70333556049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29FE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STJEPANA RADIĆA 8,  31000 OSIJEK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61477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232,26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A3CE3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1.750,00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D00CF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1.559,49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326D6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11.750,00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3F325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1E655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1.559,49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C7224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11.750,00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DE85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0C4C8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BA27534" w14:textId="77777777">
        <w:trPr>
          <w:trHeight w:val="94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C8A8D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858.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A734B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WURTH - HRVATSKA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2968D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52641439848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3A78B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LUŽEC 1, 49214 VELIKO TRGOVIŠĆE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D93D2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7.632,81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FF9A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57.509,44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AE248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8.030,81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5F96A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60.508,15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C78A3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B1B78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8.030,81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7E81E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60.508,15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2EDE6F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stavak</w:t>
            </w:r>
          </w:p>
          <w:p w:rsidRPr="004F71AB" w:rsidR="00B778DF" w:rsidP="00B778DF" w:rsidRDefault="00B778DF" w14:paraId="26673B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 na dan, 16.11.2022.</w:t>
            </w:r>
          </w:p>
          <w:p w:rsidRPr="004F71AB" w:rsidR="00B778DF" w:rsidP="00B778DF" w:rsidRDefault="00B778DF" w14:paraId="6152BB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godine, obračun glavnice i </w:t>
            </w:r>
          </w:p>
          <w:p w:rsidRPr="004F71AB" w:rsidR="00B778DF" w:rsidP="00B778DF" w:rsidRDefault="00B778DF" w14:paraId="3DFB3D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kamata na dan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16.11.2022. godine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6A7EC0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10264747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276FB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860.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99A11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ZAGORJE - TEHNOBETON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69FF1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68289504926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FB5DE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PODRAVSKA ULICA 7, 42000 VARAŽDIN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64DDD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21.423,95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2DCF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161.418,75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8D50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22.288,86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45202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167.935,39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92801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BD4C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22.288,86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F3A2E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167.935,39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260651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izvadak iz posl</w:t>
            </w:r>
          </w:p>
          <w:p w:rsidRPr="004F71AB" w:rsidR="00B778DF" w:rsidP="00B778DF" w:rsidRDefault="00B778DF" w14:paraId="5B71FA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ovnih knjiga, </w:t>
            </w:r>
          </w:p>
          <w:p w:rsidR="00B778DF" w:rsidP="00B778DF" w:rsidRDefault="00B778DF" w14:paraId="3EB1B5D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obračun kamata, rač</w:t>
            </w:r>
          </w:p>
          <w:p w:rsidRPr="004F71AB" w:rsidR="00B778DF" w:rsidP="00B778DF" w:rsidRDefault="00B778DF" w14:paraId="429902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uni i otpremnice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2FBC7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C1D1543" w14:textId="77777777">
        <w:trPr>
          <w:trHeight w:val="56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78935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862.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E2D7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ZAGREBAČKI HOLDING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A84D3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85584865987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BE90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ULICA GRADA VUKOVARA 41,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B2CD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42,05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85D7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316,80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B295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589,24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A2104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4.439,60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FB332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8A314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589,24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351CC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4.439,60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54267B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računi, izvod </w:t>
            </w:r>
          </w:p>
          <w:p w:rsidRPr="004F71AB" w:rsidR="00B778DF" w:rsidP="00B778DF" w:rsidRDefault="00B778DF" w14:paraId="634A24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otvorenih stavki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E6E64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5A96CA02" w14:textId="77777777">
        <w:trPr>
          <w:trHeight w:val="1136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2C585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866.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EA166B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ZAGREBAČKI MAMUT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0EF25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74316143482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7C56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LJUBLJANSKA AVENIJA 18, 10000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A0FC0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94957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DA02A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1.561,65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48BAC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11.766,25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D7693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8F57E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483,27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CFAF2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3.641,20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622822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Izvod otvorenih stavk</w:t>
            </w:r>
          </w:p>
          <w:p w:rsidRPr="004F71AB" w:rsidR="00B778DF" w:rsidP="00B778DF" w:rsidRDefault="00B778DF" w14:paraId="38B99C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i na dan 31.10.2022.,</w:t>
            </w:r>
          </w:p>
          <w:p w:rsidR="00B778DF" w:rsidP="00B778DF" w:rsidRDefault="00B778DF" w14:paraId="43B2C6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informativni obrčc</w:t>
            </w:r>
          </w:p>
          <w:p w:rsidRPr="004F71AB" w:rsidR="00B778DF" w:rsidP="00B778DF" w:rsidRDefault="00B778DF" w14:paraId="3C630E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un kamata, Račun </w:t>
            </w:r>
          </w:p>
          <w:p w:rsidR="00B778DF" w:rsidP="00B778DF" w:rsidRDefault="00B778DF" w14:paraId="3F2A3B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622-2-2, Narudžbe</w:t>
            </w:r>
          </w:p>
          <w:p w:rsidRPr="004F71AB" w:rsidR="00B778DF" w:rsidP="00B778DF" w:rsidRDefault="00B778DF" w14:paraId="52296A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nica NU0030546, </w:t>
            </w:r>
          </w:p>
          <w:p w:rsidRPr="004F71AB" w:rsidR="00B778DF" w:rsidP="00B778DF" w:rsidRDefault="00B778DF" w14:paraId="19F2E9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Dnevnik rada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16F89C7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03F0F7B3" w14:textId="77777777">
        <w:trPr>
          <w:trHeight w:val="4359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5D08D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868.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D48B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ZAGREBTRANS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0FF8A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18250638100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66D2C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LONČAREVA 1/1, 10090 ZAGREB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3E81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22.745,37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0662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171.375,00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EF38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30.125,05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15735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  <w:t>*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229.214,22 kn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59BCC4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9CA4E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30.421,96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121C2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229.214,22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2730CB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narudžbenica br. NU00</w:t>
            </w:r>
          </w:p>
          <w:p w:rsidRPr="004F71AB" w:rsidR="00B778DF" w:rsidP="00B778DF" w:rsidRDefault="00B778DF" w14:paraId="160A1C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30501 od 23.08.2022., </w:t>
            </w:r>
          </w:p>
          <w:p w:rsidR="00B778DF" w:rsidP="00B778DF" w:rsidRDefault="00B778DF" w14:paraId="1CF449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prijevoznice br.2330</w:t>
            </w:r>
          </w:p>
          <w:p w:rsidR="00B778DF" w:rsidP="00B778DF" w:rsidRDefault="00B778DF" w14:paraId="62AD9B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5,23306,21810,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21913,23325,21554</w:t>
            </w:r>
          </w:p>
          <w:p w:rsidRPr="004F71AB" w:rsidR="00B778DF" w:rsidP="00B778DF" w:rsidRDefault="00B778DF" w14:paraId="3922B1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,23303,23304,23301</w:t>
            </w:r>
          </w:p>
          <w:p w:rsidR="00B778DF" w:rsidP="00B778DF" w:rsidRDefault="00B778DF" w14:paraId="0302F2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,23302,23351,23352,</w:t>
            </w:r>
          </w:p>
          <w:p w:rsidR="00B778DF" w:rsidP="00B778DF" w:rsidRDefault="00B778DF" w14:paraId="230D9A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23511,23510,23509,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21125,21124,21123,</w:t>
            </w:r>
          </w:p>
          <w:p w:rsidRPr="004F71AB" w:rsidR="00B778DF" w:rsidP="00B778DF" w:rsidRDefault="00B778DF" w14:paraId="5BDB7B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21122,23323,23322</w:t>
            </w:r>
          </w:p>
          <w:p w:rsidR="00B778DF" w:rsidP="00B778DF" w:rsidRDefault="00B778DF" w14:paraId="0E1816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,23324,21809,21815</w:t>
            </w:r>
          </w:p>
          <w:p w:rsidR="00B778DF" w:rsidP="00B778DF" w:rsidRDefault="00B778DF" w14:paraId="4D36EC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,21811,218L4,21812,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račun br. 66/34/1 od 3</w:t>
            </w:r>
          </w:p>
          <w:p w:rsidRPr="004F71AB" w:rsidR="00B778DF" w:rsidP="00B778DF" w:rsidRDefault="00B778DF" w14:paraId="4F146AF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1.08.2022., obrazac</w:t>
            </w:r>
          </w:p>
          <w:p w:rsidR="00B778DF" w:rsidP="00B778DF" w:rsidRDefault="00B778DF" w14:paraId="5D585E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izjave pošiljatelja o te</w:t>
            </w:r>
          </w:p>
          <w:p w:rsidR="00B778DF" w:rsidP="00B778DF" w:rsidRDefault="00B778DF" w14:paraId="222EF7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retu, rješenje o ovrsi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poslovni broj Ovrv-628</w:t>
            </w:r>
          </w:p>
          <w:p w:rsidRPr="004F71AB" w:rsidR="00B778DF" w:rsidP="00B778DF" w:rsidRDefault="00B778DF" w14:paraId="7EDA96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0/2022 od 28.10.2022</w:t>
            </w:r>
          </w:p>
          <w:p w:rsidR="00B778DF" w:rsidP="00B778DF" w:rsidRDefault="00B778DF" w14:paraId="22BAC6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., izvod iz poslovnih kn</w:t>
            </w:r>
          </w:p>
          <w:p w:rsidR="00B778DF" w:rsidP="00B778DF" w:rsidRDefault="00B778DF" w14:paraId="72624B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jiga, obračun kamata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br.203/22,  račun ja</w:t>
            </w:r>
          </w:p>
          <w:p w:rsidR="00B778DF" w:rsidP="00B778DF" w:rsidRDefault="00B778DF" w14:paraId="4005BE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vnog bilježnika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Marka Jurline br.6709/1</w:t>
            </w:r>
          </w:p>
          <w:p w:rsidRPr="004F71AB" w:rsidR="00B778DF" w:rsidP="00B778DF" w:rsidRDefault="00B778DF" w14:paraId="375F4F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/1 od 12.10.2022. i</w:t>
            </w:r>
          </w:p>
          <w:p w:rsidR="00B778DF" w:rsidP="00B778DF" w:rsidRDefault="00B778DF" w14:paraId="5E70FD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br. 7184/1/1 od 28.10.2</w:t>
            </w:r>
          </w:p>
          <w:p w:rsidR="00B778DF" w:rsidP="00B778DF" w:rsidRDefault="00B778DF" w14:paraId="2FBE00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022., dokaz o uplati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>troškova ovršnog po</w:t>
            </w:r>
          </w:p>
          <w:p w:rsidRPr="004F71AB" w:rsidR="00B778DF" w:rsidP="00B778DF" w:rsidRDefault="00B778DF" w14:paraId="2729A6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 xml:space="preserve">stupka, izvod iz </w:t>
            </w:r>
          </w:p>
          <w:p w:rsidRPr="004F71AB" w:rsidR="00B778DF" w:rsidP="00B778DF" w:rsidRDefault="00B778DF" w14:paraId="03E664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poslovnih knjiga, 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8B146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 </w:t>
            </w:r>
          </w:p>
        </w:tc>
      </w:tr>
      <w:tr w:rsidRPr="004F71AB" w:rsidR="00875A0A" w:rsidTr="00875A0A" w14:paraId="3EEB3A06" w14:textId="77777777">
        <w:trPr>
          <w:trHeight w:val="75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E5B3E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880.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D8828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ZUBAK GRUPA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75BD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39135989747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0654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ZAGREBAČKA 117, 10410 VELIKA GORICA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0D23E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8.334,04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CA52F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62.792,80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823F8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200,55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70197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1.511,06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31FCD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62203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200,55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1FF1B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1.511,06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72D5D3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izvod otvor</w:t>
            </w:r>
          </w:p>
          <w:p w:rsidRPr="004F71AB" w:rsidR="00B778DF" w:rsidP="00B778DF" w:rsidRDefault="00B778DF" w14:paraId="101448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enih stavki na dan </w:t>
            </w:r>
          </w:p>
          <w:p w:rsidR="00B778DF" w:rsidP="00B778DF" w:rsidRDefault="00B778DF" w14:paraId="752B9C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29.11.2022. godin</w:t>
            </w:r>
          </w:p>
          <w:p w:rsidRPr="004F71AB" w:rsidR="00B778DF" w:rsidP="00B778DF" w:rsidRDefault="00B778DF" w14:paraId="251ABE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e, obračun</w:t>
            </w:r>
          </w:p>
          <w:p w:rsidR="00B778DF" w:rsidP="00B778DF" w:rsidRDefault="00B778DF" w14:paraId="0E066F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kamata na dan 29.1</w:t>
            </w:r>
          </w:p>
          <w:p w:rsidRPr="004F71AB" w:rsidR="00B778DF" w:rsidP="00B778DF" w:rsidRDefault="00B778DF" w14:paraId="27EB6B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1.2022. godina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0D7790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88694C4" w14:textId="77777777">
        <w:trPr>
          <w:trHeight w:val="1515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11DCF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885.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F9BE0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ŽUPANIJSKE CESTE ZAGREBAČKE ŽUPANIJE D.O.O.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A0698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86962125052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08B5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ZAGREBČAKA CESTA 44/A, 10382 DONJA ZELINA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B2B21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86.022,11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09E9B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648.133,58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FBB94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92.627,87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A3EED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697.904,67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B3929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(3 bjanko zadužnice koje pokrivaju ukupno prijavljeni iznos)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FFE6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92.627,87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2B45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697.904,67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B778DF" w:rsidP="00B778DF" w:rsidRDefault="00B778DF" w14:paraId="652148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Račun br. 488-P1-1, </w:t>
            </w:r>
          </w:p>
          <w:p w:rsidRPr="004F71AB" w:rsidR="00B778DF" w:rsidP="00B778DF" w:rsidRDefault="00B778DF" w14:paraId="48D8C3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izvod otvorenih </w:t>
            </w:r>
          </w:p>
          <w:p w:rsidR="00B778DF" w:rsidP="00B778DF" w:rsidRDefault="00B778DF" w14:paraId="3EC271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stavaka, obračun z</w:t>
            </w:r>
          </w:p>
          <w:p w:rsidRPr="004F71AB" w:rsidR="00B778DF" w:rsidP="00B778DF" w:rsidRDefault="00B778DF" w14:paraId="4492A5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ateznih kamata,</w:t>
            </w:r>
          </w:p>
          <w:p w:rsidR="00B778DF" w:rsidP="00B778DF" w:rsidRDefault="00B778DF" w14:paraId="48DFFA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Ugovor o izvođenj</w:t>
            </w:r>
          </w:p>
          <w:p w:rsidRPr="004F71AB" w:rsidR="00B778DF" w:rsidP="00B778DF" w:rsidRDefault="00B778DF" w14:paraId="53AAD4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u radova frezanja i </w:t>
            </w:r>
          </w:p>
          <w:p w:rsidR="00B778DF" w:rsidP="00B778DF" w:rsidRDefault="00B778DF" w14:paraId="5BB77F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asfalterskih rad</w:t>
            </w:r>
          </w:p>
          <w:p w:rsidRPr="004F71AB" w:rsidR="00B778DF" w:rsidP="00B778DF" w:rsidRDefault="00B778DF" w14:paraId="299333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ova u sklopu</w:t>
            </w:r>
          </w:p>
          <w:p w:rsidR="00B778DF" w:rsidP="00B778DF" w:rsidRDefault="00B778DF" w14:paraId="0F2D89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izgradnje vodoopskrbnog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br/>
              <w:t xml:space="preserve">cjevovoda u lvanić </w:t>
            </w:r>
          </w:p>
          <w:p w:rsidRPr="004F71AB" w:rsidR="00B778DF" w:rsidP="00B778DF" w:rsidRDefault="00B778DF" w14:paraId="610B84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Gradt, U 2021 –</w:t>
            </w:r>
          </w:p>
          <w:p w:rsidRPr="004F71AB" w:rsidR="00B778DF" w:rsidP="00B778DF" w:rsidRDefault="00B778DF" w14:paraId="11DA16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201 od,22.12.2020. godine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6918A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875A0A" w:rsidTr="00875A0A" w14:paraId="426C45E6" w14:textId="77777777">
        <w:trPr>
          <w:trHeight w:val="964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E06095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886.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78A0CB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8"/>
                <w:lang w:eastAsia="hr-HR"/>
              </w:rPr>
              <w:t>OSIGURANI VJEROVNIK</w:t>
            </w: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 - BANKA KOVANICA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BAA2F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33039197637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AF5E5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PETRA PRERADOVIĆA 29, 42000 VARAŽDIN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680FD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983.209,52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D9733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7.407.992,13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6C91C6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941.458,54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F7C78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7.093.419,35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55362A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DA (8.000.000,00 kn + 1.000.000,00 EUR + kamate, naknade i sporedne tražbine)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A0862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941.458,54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4EC66C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7.093.419,35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D476D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850E4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39584E" w:rsidTr="00875A0A" w14:paraId="74FEC57B" w14:textId="77777777">
        <w:trPr>
          <w:trHeight w:val="75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4EC259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lastRenderedPageBreak/>
              <w:t>897.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0F25D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COLIBRI, UGOSTITELJSKI OBRT, VL. MARIJA KUNEK GALIĆ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3CFE90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41685582126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CEA17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VINOGRADSKI ODVOJAK VIII 3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B9A00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E1661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2BA921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829,11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1285B5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6.246,95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2E9AF1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NE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93B17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829,11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3B107E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6.246,95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4F71AB" w:rsidR="00B778DF" w:rsidP="00B778DF" w:rsidRDefault="00B778DF" w14:paraId="02D33F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računi, obračun kamata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4F71AB" w:rsidR="00B778DF" w:rsidP="00B778DF" w:rsidRDefault="00B778DF" w14:paraId="7D3854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4F71AB"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 </w:t>
            </w:r>
          </w:p>
        </w:tc>
      </w:tr>
      <w:tr w:rsidRPr="004F71AB" w:rsidR="0039584E" w:rsidTr="00875A0A" w14:paraId="204D1E70" w14:textId="77777777">
        <w:trPr>
          <w:trHeight w:val="75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FF"/>
            <w:noWrap/>
            <w:vAlign w:val="center"/>
          </w:tcPr>
          <w:p w:rsidRPr="004F71AB" w:rsidR="003C49E3" w:rsidP="00B778DF" w:rsidRDefault="003C49E3" w14:paraId="23E9D6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:rsidR="003C49E3" w:rsidP="00B778DF" w:rsidRDefault="003C49E3" w14:paraId="1EDCEA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INPOS d.o.o. </w:t>
            </w:r>
          </w:p>
          <w:p w:rsidRPr="004F71AB" w:rsidR="003C49E3" w:rsidP="00B778DF" w:rsidRDefault="003C49E3" w14:paraId="5CD164C8" w14:textId="50AA328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Celje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noWrap/>
            <w:vAlign w:val="center"/>
          </w:tcPr>
          <w:p w:rsidRPr="004F71AB" w:rsidR="003C49E3" w:rsidP="00B778DF" w:rsidRDefault="003C49E3" w14:paraId="681432EE" w14:textId="1EB12E52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513563314770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:rsidR="003C49E3" w:rsidP="00B778DF" w:rsidRDefault="003C49E3" w14:paraId="2986D1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Opekarniška c. 2 </w:t>
            </w:r>
          </w:p>
          <w:p w:rsidRPr="004F71AB" w:rsidR="003C49E3" w:rsidP="00B778DF" w:rsidRDefault="003C49E3" w14:paraId="69F2D257" w14:textId="11E2CD3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Celje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:rsidRPr="004F71AB" w:rsidR="003C49E3" w:rsidP="00B778DF" w:rsidRDefault="003C49E3" w14:paraId="237C33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:rsidRPr="004F71AB" w:rsidR="003C49E3" w:rsidP="00B778DF" w:rsidRDefault="003C49E3" w14:paraId="6ECE35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:rsidRPr="004F71AB" w:rsidR="003C49E3" w:rsidP="00B778DF" w:rsidRDefault="003C49E3" w14:paraId="77F07C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:rsidRPr="004F71AB" w:rsidR="003C49E3" w:rsidP="00B778DF" w:rsidRDefault="003C49E3" w14:paraId="5FEA3F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noWrap/>
            <w:vAlign w:val="center"/>
          </w:tcPr>
          <w:p w:rsidRPr="004F71AB" w:rsidR="003C49E3" w:rsidP="00B778DF" w:rsidRDefault="006F4E2B" w14:paraId="3884743C" w14:textId="0BAE238E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 xml:space="preserve">Ovršna isprava 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:rsidRPr="004F71AB" w:rsidR="003C49E3" w:rsidP="00B778DF" w:rsidRDefault="003C49E3" w14:paraId="4C6BF1D2" w14:textId="55C00452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8.710,79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:rsidRPr="004F71AB" w:rsidR="003C49E3" w:rsidP="00B778DF" w:rsidRDefault="003C49E3" w14:paraId="6428DED4" w14:textId="6F509DFB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65.631,45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:rsidRPr="004F71AB" w:rsidR="003C49E3" w:rsidP="00B778DF" w:rsidRDefault="006F4E2B" w14:paraId="0EF9472E" w14:textId="307ECE0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  <w:t>Zadužnica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noWrap/>
            <w:vAlign w:val="center"/>
          </w:tcPr>
          <w:p w:rsidRPr="004F71AB" w:rsidR="003C49E3" w:rsidP="00B778DF" w:rsidRDefault="003C49E3" w14:paraId="0C2C733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</w:p>
        </w:tc>
      </w:tr>
      <w:tr w:rsidRPr="004F71AB" w:rsidR="00875A0A" w:rsidTr="00875A0A" w14:paraId="3EA53B6F" w14:textId="77777777">
        <w:trPr>
          <w:trHeight w:val="75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FF"/>
            <w:noWrap/>
            <w:vAlign w:val="center"/>
          </w:tcPr>
          <w:p w:rsidRPr="004F71AB" w:rsidR="0039584E" w:rsidP="0039584E" w:rsidRDefault="0039584E" w14:paraId="0015A092" w14:textId="6C6DE0AF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123.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:rsidR="0039584E" w:rsidP="0039584E" w:rsidRDefault="0039584E" w14:paraId="58BDA275" w14:textId="4E51888B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CROATIA OSIGURANJE D.D.  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noWrap/>
            <w:vAlign w:val="center"/>
          </w:tcPr>
          <w:p w:rsidR="0039584E" w:rsidP="0039584E" w:rsidRDefault="0039584E" w14:paraId="7E0E3CCA" w14:textId="28F016C9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26187994862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:rsidR="0039584E" w:rsidP="0039584E" w:rsidRDefault="0039584E" w14:paraId="033F1A81" w14:textId="1DA6F224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VATROSLAVA JAGIĆA 33, 10000 ZAGREB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:rsidRPr="004F71AB" w:rsidR="0039584E" w:rsidP="0039584E" w:rsidRDefault="0039584E" w14:paraId="26E889ED" w14:textId="28A40FBE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16.233,78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:rsidRPr="004F71AB" w:rsidR="0039584E" w:rsidP="0039584E" w:rsidRDefault="0039584E" w14:paraId="42001261" w14:textId="38FCBC7F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122.313,41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:rsidRPr="004F71AB" w:rsidR="0039584E" w:rsidP="0039584E" w:rsidRDefault="0039584E" w14:paraId="17CDF672" w14:textId="52D8311F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97.251,01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:rsidRPr="004F71AB" w:rsidR="0039584E" w:rsidP="0039584E" w:rsidRDefault="0039584E" w14:paraId="537439C5" w14:textId="4AE15C0F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732.737,77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noWrap/>
            <w:vAlign w:val="center"/>
          </w:tcPr>
          <w:p w:rsidR="0039584E" w:rsidP="0039584E" w:rsidRDefault="0039584E" w14:paraId="2CD929E9" w14:textId="42959792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DA (1.000.000,00 kn)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:rsidR="0039584E" w:rsidP="0039584E" w:rsidRDefault="0039584E" w14:paraId="2229A657" w14:textId="1C9B6EB5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35.725,57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:rsidR="0039584E" w:rsidP="0039584E" w:rsidRDefault="0039584E" w14:paraId="32DF1127" w14:textId="3729DC56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269.174,28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:rsidR="0039584E" w:rsidP="0039584E" w:rsidRDefault="0039584E" w14:paraId="32A1CBD4" w14:textId="23ABDE74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.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000000" w:fill="FFFFFF"/>
            <w:noWrap/>
            <w:vAlign w:val="center"/>
          </w:tcPr>
          <w:p w:rsidRPr="004F71AB" w:rsidR="0039584E" w:rsidP="0039584E" w:rsidRDefault="0039584E" w14:paraId="04154283" w14:textId="7D1091F4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</w:p>
        </w:tc>
      </w:tr>
      <w:tr w:rsidRPr="004F71AB" w:rsidR="00875A0A" w:rsidTr="00875A0A" w14:paraId="5935656D" w14:textId="77777777">
        <w:trPr>
          <w:trHeight w:val="757"/>
          <w:jc w:val="center"/>
        </w:trPr>
        <w:tc>
          <w:tcPr>
            <w:tcW w:w="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:rsidRPr="000F4CE4" w:rsidR="00875A0A" w:rsidP="00875A0A" w:rsidRDefault="00875A0A" w14:paraId="350A4F0F" w14:textId="4BA21C53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888.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Pr="000F4CE4" w:rsidR="00875A0A" w:rsidP="00875A0A" w:rsidRDefault="00875A0A" w14:paraId="6787C59E" w14:textId="25256F4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6"/>
                <w:lang w:eastAsia="hr-HR"/>
              </w:rPr>
              <w:t>RAZLUČNI VJEROVNIK -</w:t>
            </w: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ISTARSKA KREDITNA BANKA UMAG D.D.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:rsidRPr="000F4CE4" w:rsidR="00875A0A" w:rsidP="00875A0A" w:rsidRDefault="00875A0A" w14:paraId="5EB53010" w14:textId="2829AE96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65723536010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Pr="000F4CE4" w:rsidR="00875A0A" w:rsidP="00875A0A" w:rsidRDefault="00875A0A" w14:paraId="6801C4B4" w14:textId="621B7D24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ERNESTA MILOŠA 1, 52470  UMAG</w:t>
            </w:r>
          </w:p>
        </w:tc>
        <w:tc>
          <w:tcPr>
            <w:tcW w:w="2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Pr="000F4CE4" w:rsidR="00875A0A" w:rsidP="00875A0A" w:rsidRDefault="00875A0A" w14:paraId="26E42700" w14:textId="539CC75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1.310.615,65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Pr="000F4CE4" w:rsidR="00875A0A" w:rsidP="00875A0A" w:rsidRDefault="00875A0A" w14:paraId="19B8FD46" w14:textId="40971DDB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9.874.833,61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Pr="000F4CE4" w:rsidR="00875A0A" w:rsidP="00875A0A" w:rsidRDefault="00875A0A" w14:paraId="68D92AD6" w14:textId="00613394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3.028.214,04</w:t>
            </w:r>
          </w:p>
        </w:tc>
        <w:tc>
          <w:tcPr>
            <w:tcW w:w="3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Pr="000F4CE4" w:rsidR="00875A0A" w:rsidP="00875A0A" w:rsidRDefault="00875A0A" w14:paraId="6E4D4DB9" w14:textId="2C04602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22.816.078,69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:rsidRPr="000F4CE4" w:rsidR="00875A0A" w:rsidP="00875A0A" w:rsidRDefault="00875A0A" w14:paraId="26ABA752" w14:textId="3EE9722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DA (22.816.078,69 kn)</w:t>
            </w:r>
          </w:p>
        </w:tc>
        <w:tc>
          <w:tcPr>
            <w:tcW w:w="3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875A0A" w:rsidP="00875A0A" w:rsidRDefault="00875A0A" w14:paraId="223ECB09" w14:textId="1CCD8DC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Ugovori o kreditu broj:9400009628 od 11.1.2017. (OV-506/2017), 9400011764 od 7.3.2018. (OV-2027/2018), 9400013760 od 20.12.2018. (OV-9724/2018) sa 4. Aneksa, 9400017118 od 3.7.2020 (OV-7691/2020), 9400019668 od 23.7.2021 (OV-4389/2021) s Aneksom br. 1, 9400020229 od 12.10.2021. (OV-6452/2021), 9400020229 od 12.10.2021. (OV-6452/2021).  Ugovor o izdavanju bankovne </w:t>
            </w: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>garancije br.9400014883 od 18.6.2019. (OV-5119/2019) sa Aneksom br. 1 i br.9400021177 od 14.4.2022. (OV-3235/2022). Ugovor o okvirnom iznosu korištenja (zaduženja) kreditnog i garantnog potencijala Banke te osiguranju tražbine zasnivanjem založnog prava (hipoteke) na nekretninama od 30.11.2020. (OV-7744/2020).</w:t>
            </w:r>
          </w:p>
        </w:tc>
        <w:tc>
          <w:tcPr>
            <w:tcW w:w="33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875A0A" w:rsidP="00875A0A" w:rsidRDefault="00875A0A" w14:paraId="5DFFCE5E" w14:textId="14C3C616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lastRenderedPageBreak/>
              <w:t>Nekretnine upisane kod OS u Velikoj Gorici, ZK Odjel Ivanić Grad, k.o. Križ, zk.ul. 1319 i k.o. Ivanić Grad, zk.ul. 3507, 1355 i 3540 (2. suvlasnički dio:7613/10000 ETAŽNO VLASNIŠTVO (E-2). Iznos osigurane tražbine iznosi 21.780.269,53 kn. Razlučni vjerovnik ODRIČE se</w:t>
            </w: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</w:t>
            </w:r>
            <w:r w:rsidRPr="001C6045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 xml:space="preserve">prava na odvojeno namirenje za potrebe ovoga postupka i PRISTAJE da se odgodi namirenje iz predmeta na koji se odnosi </w:t>
            </w:r>
            <w:r w:rsidRPr="001C6045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lastRenderedPageBreak/>
              <w:t>njegovo razlučno pravo radi provedbe plana restrukturiranja.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Pr="000F4CE4" w:rsidR="00875A0A" w:rsidP="00875A0A" w:rsidRDefault="00875A0A" w14:paraId="399CCB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:rsidRPr="004F71AB" w:rsidR="00875A0A" w:rsidP="00875A0A" w:rsidRDefault="00875A0A" w14:paraId="4F3903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8"/>
                <w:lang w:eastAsia="hr-HR"/>
              </w:rPr>
            </w:pPr>
          </w:p>
        </w:tc>
      </w:tr>
    </w:tbl>
    <w:p w:rsidR="001639A8" w:rsidP="00966D3F" w:rsidRDefault="001639A8" w14:paraId="11065F88" w14:textId="3BC347E6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E50E60" w:rsidR="00A12A0C" w:rsidP="00966D3F" w:rsidRDefault="00E50E60" w14:paraId="58C29AA5" w14:textId="3C8BA346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</w:p>
    <w:p w:rsidR="007E032A" w:rsidP="008F4A02" w:rsidRDefault="007E032A" w14:paraId="39A29A90" w14:textId="07E08327">
      <w:pPr>
        <w:pStyle w:val="Tijeloteksta-uvlaka2"/>
        <w:ind w:firstLine="0"/>
        <w:rPr>
          <w:rFonts w:ascii="Arial" w:hAnsi="Arial" w:cs="Arial"/>
          <w:szCs w:val="24"/>
        </w:rPr>
      </w:pPr>
    </w:p>
    <w:p w:rsidRPr="00312F45" w:rsidR="00A12A0C" w:rsidP="00A12A0C" w:rsidRDefault="00A12A0C" w14:paraId="3CB38961" w14:textId="1498813C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Vezano za osporene tražbine, temeljem odredbi čl. 48. i 50. SZ-a, propisano je tko se upućuje i u koju parnicu.</w:t>
      </w:r>
    </w:p>
    <w:p w:rsidR="000E1EE0" w:rsidP="000E1EE0" w:rsidRDefault="000E1EE0" w14:paraId="6AD9A030" w14:textId="2B7368C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7E032A" w:rsidP="000E1EE0" w:rsidRDefault="007E032A" w14:paraId="0588221F" w14:textId="35B24D50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7E032A" w:rsidP="000E1EE0" w:rsidRDefault="007E032A" w14:paraId="4D7490B1" w14:textId="7685D6D3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1F4C97" w:rsidP="00B96BB6" w:rsidRDefault="00D95863" w14:paraId="5FB5508B" w14:textId="61887D7B">
      <w:pPr>
        <w:pStyle w:val="Tijeloteksta-uvlaka2"/>
        <w:rPr>
          <w:rFonts w:ascii="Arial" w:hAnsi="Arial" w:cs="Arial"/>
          <w:szCs w:val="24"/>
        </w:rPr>
      </w:pPr>
      <w:r w:rsidRPr="005F660D">
        <w:rPr>
          <w:rFonts w:ascii="Arial" w:hAnsi="Arial" w:cs="Arial"/>
          <w:szCs w:val="24"/>
        </w:rPr>
        <w:t xml:space="preserve">OSPORENE TRAŽBINE </w:t>
      </w:r>
    </w:p>
    <w:p w:rsidR="005F660D" w:rsidP="00B96BB6" w:rsidRDefault="005F660D" w14:paraId="4C42C754" w14:textId="11C2815D">
      <w:pPr>
        <w:pStyle w:val="Tijeloteksta-uvlaka2"/>
        <w:rPr>
          <w:rFonts w:ascii="Arial" w:hAnsi="Arial" w:cs="Arial"/>
          <w:szCs w:val="24"/>
        </w:rPr>
      </w:pPr>
    </w:p>
    <w:tbl>
      <w:tblPr>
        <w:tblW w:w="5000" w:type="pct"/>
        <w:jc w:val="center"/>
        <w:tblLook w:firstRow="1" w:lastRow="0" w:firstColumn="1" w:lastColumn="0" w:noHBand="0" w:noVBand="1" w:val="04A0"/>
      </w:tblPr>
      <w:tblGrid>
        <w:gridCol w:w="772"/>
        <w:gridCol w:w="1235"/>
        <w:gridCol w:w="905"/>
        <w:gridCol w:w="1079"/>
        <w:gridCol w:w="779"/>
        <w:gridCol w:w="873"/>
        <w:gridCol w:w="948"/>
        <w:gridCol w:w="1067"/>
        <w:gridCol w:w="2067"/>
        <w:gridCol w:w="873"/>
        <w:gridCol w:w="936"/>
        <w:gridCol w:w="1335"/>
        <w:gridCol w:w="1123"/>
      </w:tblGrid>
      <w:tr w:rsidRPr="000F4CE4" w:rsidR="00715D1F" w:rsidTr="00715D1F" w14:paraId="791AF088" w14:textId="77777777">
        <w:trPr>
          <w:trHeight w:val="183"/>
          <w:jc w:val="center"/>
        </w:trPr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6A3EF6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Redni broj prijavljene tražbine</w:t>
            </w:r>
          </w:p>
        </w:tc>
        <w:tc>
          <w:tcPr>
            <w:tcW w:w="44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A24A6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Ime i prezime / Naziv vjerovnika</w:t>
            </w:r>
          </w:p>
        </w:tc>
        <w:tc>
          <w:tcPr>
            <w:tcW w:w="32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B1A12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OIB vjerovnika</w:t>
            </w:r>
          </w:p>
        </w:tc>
        <w:tc>
          <w:tcPr>
            <w:tcW w:w="3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24F72D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Adresa vjerovnika</w:t>
            </w:r>
          </w:p>
        </w:tc>
        <w:tc>
          <w:tcPr>
            <w:tcW w:w="27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CF4DF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 xml:space="preserve">IZNOS OBVEZE PREMA IZVJEŠĆU </w:t>
            </w:r>
            <w:r w:rsidRPr="000F4CE4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lastRenderedPageBreak/>
              <w:t>DUŽNIKA (EUR)</w:t>
            </w:r>
          </w:p>
        </w:tc>
        <w:tc>
          <w:tcPr>
            <w:tcW w:w="3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92912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lastRenderedPageBreak/>
              <w:t>IZNOS OBVEZE PREMA IZVJEŠĆU DUŽNIKA (HRK)</w:t>
            </w:r>
          </w:p>
        </w:tc>
        <w:tc>
          <w:tcPr>
            <w:tcW w:w="33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7C608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IZNOS TRAŽBINE PREMA PRIJAVI VJEROVNIKA (EUR)</w:t>
            </w:r>
          </w:p>
        </w:tc>
        <w:tc>
          <w:tcPr>
            <w:tcW w:w="38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33CEF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IZNOS TRAŽBINE PREMA PRIJAVI VJEROVNIKA (HRK)</w:t>
            </w:r>
          </w:p>
        </w:tc>
        <w:tc>
          <w:tcPr>
            <w:tcW w:w="73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3C173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OVRŠNA ISPRAVA (DA/NE)</w:t>
            </w:r>
          </w:p>
        </w:tc>
        <w:tc>
          <w:tcPr>
            <w:tcW w:w="3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F899B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OSPORENI IZNOS (EUR)</w:t>
            </w:r>
          </w:p>
        </w:tc>
        <w:tc>
          <w:tcPr>
            <w:tcW w:w="33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D1E50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OSPORENI IZNOS (HRK)</w:t>
            </w:r>
          </w:p>
        </w:tc>
        <w:tc>
          <w:tcPr>
            <w:tcW w:w="47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EFA1C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NAPOMENA</w:t>
            </w:r>
          </w:p>
        </w:tc>
        <w:tc>
          <w:tcPr>
            <w:tcW w:w="40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C1E15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PRAVNA OSNOVA</w:t>
            </w:r>
          </w:p>
        </w:tc>
      </w:tr>
      <w:tr w:rsidRPr="000F4CE4" w:rsidR="00715D1F" w:rsidTr="00715D1F" w14:paraId="4F05D908" w14:textId="77777777">
        <w:trPr>
          <w:trHeight w:val="366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98A9C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23.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5B2EB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ANTUN DOKUZOVIĆ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C1341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47693358839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9C816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DONJI CRNOGOVCI 42, 35420 DONJI CRNOGOVCI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C085B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7BE2B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59EE7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49.013,12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C33C1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369.289,34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8A319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425A2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49.013,12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2D19A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369.289,34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4E334B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</w:t>
            </w:r>
          </w:p>
          <w:p w:rsidRPr="000F4CE4" w:rsidR="005F660D" w:rsidP="005F660D" w:rsidRDefault="005F660D" w14:paraId="20E72FA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povjerenik.Tražbina je predmet sudskog postupka.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01CE1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Parnični postupak radi naknade štete i rente u spisu Općinskog suda u Novom Zagrebu,</w:t>
            </w: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br/>
              <w:t>Stalna služba u Zaprešiću, posl. broj Pn-54/2020</w:t>
            </w:r>
          </w:p>
        </w:tc>
      </w:tr>
      <w:tr w:rsidRPr="000F4CE4" w:rsidR="00715D1F" w:rsidTr="00715D1F" w14:paraId="3CB27527" w14:textId="77777777">
        <w:trPr>
          <w:trHeight w:val="183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E63D6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32.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72BE15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AQUA -INVEST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9702D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35253134835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F802E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RIM 65D, 10000 ZAGREB,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3761A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101.064,49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4EC25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761.470,39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26CD6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93.636,57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4784D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705.504,77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="005F660D" w:rsidP="005F660D" w:rsidRDefault="005F660D" w14:paraId="067670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DA (1.000.000,00 kn)</w:t>
            </w:r>
          </w:p>
          <w:p w:rsidRPr="000F4CE4" w:rsidR="00D51D54" w:rsidP="005F660D" w:rsidRDefault="00D51D54" w14:paraId="564DDCE8" w14:textId="43ECC8F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Za osporeni dio nema ovršne isprave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420A0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69.946,17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2C971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527.009,45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3518A0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 povjerenik.Osporavani</w:t>
            </w:r>
          </w:p>
          <w:p w:rsidRPr="000F4CE4" w:rsidR="005F660D" w:rsidP="005F660D" w:rsidRDefault="005F660D" w14:paraId="0CE463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iznos naplaćen putem zadužnice.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0DA2B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Izvadak poslovnih knjiga, izvod otvorenih stavaka</w:t>
            </w:r>
          </w:p>
        </w:tc>
      </w:tr>
      <w:tr w:rsidRPr="000F4CE4" w:rsidR="00715D1F" w:rsidTr="00715D1F" w14:paraId="72A7DEB3" w14:textId="77777777">
        <w:trPr>
          <w:trHeight w:val="823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54534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66.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AF942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AZOM PROCESSUS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789EF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81693062195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1B0BE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OŠTARIJAŠEVA 3, 10370 DUGO SELO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488BD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6.297,27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CD77C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47.446,78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1E167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145,17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F4678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1.093,75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D88D4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54E5B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145,17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A0795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1.093,75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40022D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 po</w:t>
            </w:r>
          </w:p>
          <w:p w:rsidR="005F660D" w:rsidP="005F660D" w:rsidRDefault="005F660D" w14:paraId="2EA2EB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vjerenik. Obveza prema vjerovniku u cijelosti ispunjena Rje</w:t>
            </w:r>
          </w:p>
          <w:p w:rsidRPr="000F4CE4" w:rsidR="005F660D" w:rsidP="005F660D" w:rsidRDefault="005F660D" w14:paraId="3B2068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šenjem o ovrsi OVRV- 2777-22, naplačeno 21.09.2022.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543BC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Prijednog ovrhovoditelja za naknadu daljnjih troškova , zaprimljeno kod Općinskog suda u Velikoj Gorici, posl.br. Ovrv.533/2022, Rješenje o ovrsi posl.br. Ovrv2777/2022, zahtjev za naplatu, tj. Dopis Financijskoj agenciji</w:t>
            </w:r>
          </w:p>
        </w:tc>
      </w:tr>
      <w:tr w:rsidRPr="000F4CE4" w:rsidR="00715D1F" w:rsidTr="00715D1F" w14:paraId="1627B239" w14:textId="77777777">
        <w:trPr>
          <w:trHeight w:val="458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D1769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85.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625BA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BIO PELETI ENERGIJA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061D2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51911297606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3DC6F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ŽAKANJE 58, 47276 ŽAKANJE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AC15D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71DBB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AC190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3.801.281,53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EE2DB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28.640.755,71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01518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46A6D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3.801.281,53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20712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28.640.755,71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144B91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 povjer</w:t>
            </w:r>
          </w:p>
          <w:p w:rsidR="005F660D" w:rsidP="005F660D" w:rsidRDefault="005F660D" w14:paraId="322AF7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enik. Tražbina je pred</w:t>
            </w:r>
          </w:p>
          <w:p w:rsidRPr="000F4CE4" w:rsidR="005F660D" w:rsidP="005F660D" w:rsidRDefault="005F660D" w14:paraId="356252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met sudskog postupka.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80BC2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Rješenje o ovrsi Ovrv-385/2020, Ugovor o građenju, Računi, elaborat procjene izgubljene dobiti poduzeća od strane Retra d.o.o. Zagreb, travanj2020.</w:t>
            </w:r>
          </w:p>
        </w:tc>
      </w:tr>
      <w:tr w:rsidRPr="000F4CE4" w:rsidR="00715D1F" w:rsidTr="00715D1F" w14:paraId="02933A1F" w14:textId="77777777">
        <w:trPr>
          <w:trHeight w:val="366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BECE53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88.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A2129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BLAŽENKA DOKUZOVIĆ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55201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39490622461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602F4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DONJI CRNOGOVCI 42, 35420 </w:t>
            </w: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>DONJI CRNOGOVCI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A671F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128F8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BC8DE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49.013,12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412B5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369.289,34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CC38A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494A8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49.013,12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6153B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369.289,34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2785FA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 p</w:t>
            </w:r>
          </w:p>
          <w:p w:rsidR="005F660D" w:rsidP="005F660D" w:rsidRDefault="005F660D" w14:paraId="59DC1F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 xml:space="preserve">ovjerenik. Tražbina je </w:t>
            </w:r>
          </w:p>
          <w:p w:rsidRPr="000F4CE4" w:rsidR="005F660D" w:rsidP="005F660D" w:rsidRDefault="005F660D" w14:paraId="6CBD4B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predmet sudskog postupka.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50B03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 xml:space="preserve">Parnični postupak radi naknade štete </w:t>
            </w: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>i rente u spisu Općinskog suda u Novom Zagrebu,</w:t>
            </w: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br/>
              <w:t xml:space="preserve">Stalna služba u Zaprešiću, posl. broj Pn-54/2020 </w:t>
            </w:r>
          </w:p>
        </w:tc>
      </w:tr>
      <w:tr w:rsidRPr="000F4CE4" w:rsidR="00715D1F" w:rsidTr="00715D1F" w14:paraId="3CCEBD36" w14:textId="77777777">
        <w:trPr>
          <w:trHeight w:val="274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52976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>96.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2A872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BRATI RITOŠA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33F44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82487963656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D3560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ŠIME KURELIĆA 20/5, 52000 PAZIN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3C848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21.898,03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5A1355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164.990,69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488DE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26.131,13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1D7D9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196.884,98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0BE0A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5A42A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1.675,61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5F034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12.624,89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1B1966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Osporavaju dužnik i </w:t>
            </w:r>
          </w:p>
          <w:p w:rsidRPr="000F4CE4" w:rsidR="005F660D" w:rsidP="005F660D" w:rsidRDefault="005F660D" w14:paraId="388BF7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povjerenik. Osporavaju troškove odvjetnika i javnog bilježnika.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CA624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izvod iz otvorenih stavki na dan 29.11.2022., računi, obračun kamata, preslika rješenja o ovrsi</w:t>
            </w:r>
          </w:p>
        </w:tc>
      </w:tr>
      <w:tr w:rsidRPr="000F4CE4" w:rsidR="00715D1F" w:rsidTr="00715D1F" w14:paraId="3E754AA7" w14:textId="77777777">
        <w:trPr>
          <w:trHeight w:val="366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8041E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189.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10C20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EDUARD DOKUZOVIĆ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9526F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46426144867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A80C9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DONJI CRNOGOVCI 42, 35420 DONJI CRNOGOVCI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9BF02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FCBE7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C6FDD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455.482,47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A83B8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3.431.832,67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A543F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D1D74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455.482,47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E017F2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3.431.832,67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4A772B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</w:t>
            </w:r>
          </w:p>
          <w:p w:rsidR="005F660D" w:rsidP="005F660D" w:rsidRDefault="005F660D" w14:paraId="58BC24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povjerenik. Tražbina je</w:t>
            </w:r>
          </w:p>
          <w:p w:rsidRPr="000F4CE4" w:rsidR="005F660D" w:rsidP="005F660D" w:rsidRDefault="005F660D" w14:paraId="44DC054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predmet sudskog postupka.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7C3D2A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Parnični postupak radi naknade štete i rente u spisu Općinskog suda u Novom Zagrebu,</w:t>
            </w: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br/>
              <w:t xml:space="preserve">Stalna služba u Zaprešiću, posl. broj Pn-54/2020 </w:t>
            </w:r>
          </w:p>
        </w:tc>
      </w:tr>
      <w:tr w:rsidRPr="000F4CE4" w:rsidR="00715D1F" w:rsidTr="00715D1F" w14:paraId="5180EFFC" w14:textId="77777777">
        <w:trPr>
          <w:trHeight w:val="228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4BDB76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247.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D325A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EUROKLIMA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FB507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91538513762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EDF3A3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VRTNA 28, 40324 GORIČAN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4C8C6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10.274,74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5643B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77.415,02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13BE0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32.606,81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11AFE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245.676,00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3A99A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CA863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177,85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30813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1.340,00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57E0B8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</w:t>
            </w:r>
          </w:p>
          <w:p w:rsidR="005F660D" w:rsidP="005F660D" w:rsidRDefault="005F660D" w14:paraId="6323CC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i povjerenik. Osporeni i</w:t>
            </w:r>
          </w:p>
          <w:p w:rsidRPr="000F4CE4" w:rsidR="005F660D" w:rsidP="005F660D" w:rsidRDefault="005F660D" w14:paraId="6F5C66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znos tražbine je u zastari.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6D76D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izvod otvorenih stavki, konto-kartica, računi - privremene situacije</w:t>
            </w:r>
          </w:p>
        </w:tc>
      </w:tr>
      <w:tr w:rsidRPr="000F4CE4" w:rsidR="00715D1F" w:rsidTr="00715D1F" w14:paraId="01912172" w14:textId="77777777">
        <w:trPr>
          <w:trHeight w:val="320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A836E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266.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F27FB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FOND S DRUŽBA ZA PROMET Z NEPREMIČNINAMI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BE3E2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07FAFA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BARJANSKA CESTA 303, 1000 LJUBLJANA, SLOVENIJA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D827E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2.347,28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24820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17.685,60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40EAD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2.272,34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2205B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17.120,94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E6D09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8144B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2.272,34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DA243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17.120,94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250BF2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 povj</w:t>
            </w:r>
          </w:p>
          <w:p w:rsidR="005F660D" w:rsidP="005F660D" w:rsidRDefault="005F660D" w14:paraId="566AEA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erenik. Vjerovnik je bio nominirani podizvoditelj na pro</w:t>
            </w:r>
          </w:p>
          <w:p w:rsidRPr="000F4CE4" w:rsidR="005F660D" w:rsidP="005F660D" w:rsidRDefault="005F660D" w14:paraId="5EC3C3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jektu, plačanje je izvršeno direktno od investitora, tražbina podmirena.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72500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računi, ispis otvorenih stavaka, konto kartice</w:t>
            </w:r>
          </w:p>
        </w:tc>
      </w:tr>
      <w:tr w:rsidRPr="000F4CE4" w:rsidR="00715D1F" w:rsidTr="00715D1F" w14:paraId="352E951F" w14:textId="77777777">
        <w:trPr>
          <w:trHeight w:val="549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7BCB7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272.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DE9E5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FRANC MONT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1185C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53489415621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EA8BF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VUKOMEREC 55, 10000 ZAGREB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AC968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181.331,97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BBCCB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1.366.245,72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4D320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92.583,54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2846E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697.570,66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D88516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1A860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18.080,30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3934D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136.226,00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50E65F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Osporavaju dužnik i povjerenik. Osporavani dio tražbine 136.226,00 je dupno zadužen. Vjerovnik po istom računu i za </w:t>
            </w: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 xml:space="preserve">isporuku tereti društvo dva puta. Riječ je o računu 143-1-1-2020 iz 2020. godine, koji vjerovnik ponovno potražuje u 2022. godini 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46A18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>računi, konto katrice, Ugovor o građenju</w:t>
            </w:r>
          </w:p>
        </w:tc>
      </w:tr>
      <w:tr w:rsidRPr="000F4CE4" w:rsidR="00715D1F" w:rsidTr="00715D1F" w14:paraId="5FEB19C8" w14:textId="77777777">
        <w:trPr>
          <w:trHeight w:val="234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71B9C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290.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9417D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GEOIT GEODEZIJA I GEOINFORMATIKA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08A87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46098727969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D6D11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OBOJ III. ODVOJAK BR. 2, 10000 ZAGREB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C3FE3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3.649,88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A026B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27.500,00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9D102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11.501,76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26068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86.660,00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7953B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313EC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6.856,46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E600D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51.660,00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25F472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Osporavaju dužnik i </w:t>
            </w:r>
          </w:p>
          <w:p w:rsidR="005F660D" w:rsidP="005F660D" w:rsidRDefault="005F660D" w14:paraId="2DD0CD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povjerenik. Vjerovnik</w:t>
            </w:r>
          </w:p>
          <w:p w:rsidRPr="000F4CE4" w:rsidR="005F660D" w:rsidP="005F660D" w:rsidRDefault="005F660D" w14:paraId="3E5691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je prijavio tražbine nastale nakon otvaranja predstečajnog postupka.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A162D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narudžbenica, potpisan primopredajni zapisnik, račun</w:t>
            </w:r>
          </w:p>
        </w:tc>
      </w:tr>
      <w:tr w:rsidRPr="000F4CE4" w:rsidR="00715D1F" w:rsidTr="00715D1F" w14:paraId="0BF7A48E" w14:textId="77777777">
        <w:trPr>
          <w:trHeight w:val="961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948EF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305.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E2A96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GRAD IVANIĆ GRAD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2D0D0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52339045122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FD15F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PARK HRVATSKIH BRANITELJA 1, 10310 IVANIĆ GRAD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E5C77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8.723,06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C5112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65.723,93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D2CA5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82.138,34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4C6B02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*</w:t>
            </w: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618.871,35 kn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4245F7" w14:paraId="355FF287" w14:textId="4943B04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CE7E74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78.140,04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7A07E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588.746,12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53223A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</w:t>
            </w:r>
          </w:p>
          <w:p w:rsidR="005F660D" w:rsidP="005F660D" w:rsidRDefault="005F660D" w14:paraId="633516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povjerenik. Osporeni d</w:t>
            </w:r>
          </w:p>
          <w:p w:rsidR="005F660D" w:rsidP="005F660D" w:rsidRDefault="005F660D" w14:paraId="069F51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io tražbine odnosi se n</w:t>
            </w:r>
          </w:p>
          <w:p w:rsidR="005F660D" w:rsidP="005F660D" w:rsidRDefault="005F660D" w14:paraId="291890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a prijavu tražbine proiz</w:t>
            </w:r>
          </w:p>
          <w:p w:rsidR="005F660D" w:rsidP="005F660D" w:rsidRDefault="005F660D" w14:paraId="2E741B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ašle iz potencijal</w:t>
            </w:r>
          </w:p>
          <w:p w:rsidR="005F660D" w:rsidP="005F660D" w:rsidRDefault="005F660D" w14:paraId="37560D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nih potraživanja po </w:t>
            </w:r>
          </w:p>
          <w:p w:rsidR="005F660D" w:rsidP="005F660D" w:rsidRDefault="005F660D" w14:paraId="7B43FE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osnovi naplate jamstv</w:t>
            </w:r>
          </w:p>
          <w:p w:rsidR="005F660D" w:rsidP="005F660D" w:rsidRDefault="005F660D" w14:paraId="7A7D5F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a za uredno izvršavanj</w:t>
            </w:r>
          </w:p>
          <w:p w:rsidR="005F660D" w:rsidP="005F660D" w:rsidRDefault="005F660D" w14:paraId="36BCD6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e posla. Projekt Dječji v</w:t>
            </w:r>
          </w:p>
          <w:p w:rsidR="005F660D" w:rsidP="005F660D" w:rsidRDefault="005F660D" w14:paraId="058461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rtić Ivanić-Grad, objekt Li</w:t>
            </w:r>
          </w:p>
          <w:p w:rsidR="005F660D" w:rsidP="005F660D" w:rsidRDefault="005F660D" w14:paraId="428AE3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vada na Žeravincu je izvršen u potpunosti, prošao tehnički pregled i stavljen u upotrebu te s</w:t>
            </w:r>
          </w:p>
          <w:p w:rsidR="005F660D" w:rsidP="005F660D" w:rsidRDefault="005F660D" w14:paraId="6539C7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e u istom obavlja dje</w:t>
            </w:r>
          </w:p>
          <w:p w:rsidRPr="000F4CE4" w:rsidR="005F660D" w:rsidP="005F660D" w:rsidRDefault="005F660D" w14:paraId="749832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latnost kojoj je namijenjen.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DD6FE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Rješenje o komunalnoj naknadi KLASA: UP/I-363-03/18-01/37 UR.BROJ:238/10-02-02/01 od 08.01.2018. godine, izvadak iz poslovnih knjiga od 30.11.2022., Rješenje KLASA: UP/I-32-5-08/19-08/22548, URBROJ: 374-3109-2-19-1 od 18.03.2019., izvadak iz poslovnih knjiga od 1.12.2022. </w:t>
            </w:r>
          </w:p>
        </w:tc>
      </w:tr>
      <w:tr w:rsidRPr="000F4CE4" w:rsidR="00715D1F" w:rsidTr="00715D1F" w14:paraId="0E6F3F8F" w14:textId="77777777">
        <w:trPr>
          <w:trHeight w:val="412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67093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306.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7E242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GRAD LUDBREG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E17BF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84947290034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01C43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TRG SVETOG TROJSTVA 14, 42230 LUDBREG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75D8B0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AAA9D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E794A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73.344,46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E2D67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552.613,83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EF6CA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CCD01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73.344,46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FBD0F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552.613,83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631373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Osporavaju dužnik i </w:t>
            </w:r>
          </w:p>
          <w:p w:rsidR="005F660D" w:rsidP="005F660D" w:rsidRDefault="005F660D" w14:paraId="7C489B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povjerenik. Tražbina j</w:t>
            </w:r>
          </w:p>
          <w:p w:rsidRPr="000F4CE4" w:rsidR="005F660D" w:rsidP="005F660D" w:rsidRDefault="005F660D" w14:paraId="0874AD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e predmet sudskog postupka.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F26CC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Ugovor o izvođenju radova na izgradnji i opremanju reciklažnog dvorišta Meka u Ludbregu od </w:t>
            </w: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>12.04.2018., računi 2458/1/1 i 246/1/1</w:t>
            </w:r>
          </w:p>
        </w:tc>
      </w:tr>
      <w:tr w:rsidRPr="000F4CE4" w:rsidR="00715D1F" w:rsidTr="00715D1F" w14:paraId="2BF80773" w14:textId="77777777">
        <w:trPr>
          <w:trHeight w:val="274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CE5F7D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>338.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D61B0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HEP ELEKTRA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7D001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43965974818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1E2D7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ULICA GRADA VUKOVARA 37, 10000 ZAGREB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67B50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3.531,96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3CE9B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26.611,55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8313D2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680,53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40389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*</w:t>
            </w: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5.127,43 kn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6C3F9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754C6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680,53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A43D6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5.127,43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478926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</w:t>
            </w:r>
          </w:p>
          <w:p w:rsidRPr="000F4CE4" w:rsidR="005F660D" w:rsidP="005F660D" w:rsidRDefault="005F660D" w14:paraId="7395C3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povjerenik. Tražbina je podmirena.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37433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Izvad iz poslovnih knjiga br. Naloga: 82000923 od 29.11.2022. (za ugovorni račun br.2301017743)</w:t>
            </w:r>
          </w:p>
        </w:tc>
      </w:tr>
      <w:tr w:rsidRPr="000F4CE4" w:rsidR="00715D1F" w:rsidTr="00715D1F" w14:paraId="720003BF" w14:textId="77777777">
        <w:trPr>
          <w:trHeight w:val="228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5429B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341.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746C8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HEP OPERATOR DISTRIBUCIJSKOG SUSTAVA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1871C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46830600751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76CEF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ULICA GRADA VUKOVARA 37, 10000 ZAGREB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93B97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199,09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E39A6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1.500,08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4B818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3.135,86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59516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23.627,10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3837F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6C1FA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3.135,86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AB6C0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23.627,10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20124BB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Osporavaju dužnik </w:t>
            </w:r>
          </w:p>
          <w:p w:rsidRPr="000F4CE4" w:rsidR="005F660D" w:rsidP="005F660D" w:rsidRDefault="005F660D" w14:paraId="78F036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i povjerenik. Tražbina je podmirena.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2689A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izvod iz poslovnih knjiga, računi</w:t>
            </w:r>
          </w:p>
        </w:tc>
      </w:tr>
      <w:tr w:rsidRPr="000F4CE4" w:rsidR="00715D1F" w:rsidTr="00715D1F" w14:paraId="769B041B" w14:textId="77777777">
        <w:trPr>
          <w:trHeight w:val="458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59CB5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366.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7F032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HRVATSKE VODE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4C8C3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28921383001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50485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ULICA GRADA VUKOVARA 20, 10000 ZAGREB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989D1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73A2B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DAD50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155,21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D0179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*</w:t>
            </w: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1.169,42 kn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C956F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DA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BE761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155,21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69838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1.169,42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68AAFB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Osporavaju dužnik i </w:t>
            </w:r>
          </w:p>
          <w:p w:rsidRPr="000F4CE4" w:rsidR="005F660D" w:rsidP="005F660D" w:rsidRDefault="005F660D" w14:paraId="028AC0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povjerenik. Dug nije evidentiran u poslovnim knjigama dužnika.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0018D6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specifikacija tražbina, kamatni list, rješenje o obvezi: KLASA: UP/I-325-08/2019-08/066417 od 15..2019.; KLASA UP/I-325-08/2021-14/148122 od 22.11.2021.</w:t>
            </w:r>
          </w:p>
        </w:tc>
      </w:tr>
      <w:tr w:rsidRPr="000F4CE4" w:rsidR="00715D1F" w:rsidTr="00715D1F" w14:paraId="11825606" w14:textId="77777777">
        <w:trPr>
          <w:trHeight w:val="228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3F986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391.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6AAD9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INFRATERRA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36D02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2873134429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80429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NOVO BRDO 31A, 44320 KUTINA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2A8D7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38.180,29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26617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287.669,38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19BCB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38.180,29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0E5F6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287.669,38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125B8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F31E3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6.636,14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7F2AB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50.000,00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73B5B7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</w:t>
            </w:r>
          </w:p>
          <w:p w:rsidR="005F660D" w:rsidP="005F660D" w:rsidRDefault="005F660D" w14:paraId="1D5750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i povjerenik. Neusklađena knjigovodstvena stanja</w:t>
            </w:r>
          </w:p>
          <w:p w:rsidR="005F660D" w:rsidP="005F660D" w:rsidRDefault="005F660D" w14:paraId="39BC67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. Pogrešna prijava traž</w:t>
            </w:r>
          </w:p>
          <w:p w:rsidRPr="000F4CE4" w:rsidR="005F660D" w:rsidP="005F660D" w:rsidRDefault="005F660D" w14:paraId="0BD323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bine od strane vjerovnika.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E099A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izvadak iz poslovne knjige, Ugovor o cesiji, računi</w:t>
            </w:r>
          </w:p>
        </w:tc>
      </w:tr>
      <w:tr w:rsidRPr="000F4CE4" w:rsidR="00715D1F" w:rsidTr="00715D1F" w14:paraId="2F579FEC" w14:textId="77777777">
        <w:trPr>
          <w:trHeight w:val="366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02AE6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396.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8D3805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INSTALATER GRIJANJA I KLIMATIZACIJE MB INSTALACIJE, VL. MARKO BJELOBRK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4EFFA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52741278847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56419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KRALJA P. SVAČIĆA 14, 34000 POŽEGA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C37DB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5E035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565B6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19.116,10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A06DA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144.030,22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406E96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8344F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19.116,10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9C8DE7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144.030,22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2A0B5F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</w:t>
            </w:r>
          </w:p>
          <w:p w:rsidRPr="000F4CE4" w:rsidR="005F660D" w:rsidP="005F660D" w:rsidRDefault="005F660D" w14:paraId="1149B4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povjerenik. Tražbina je predmet sudskog postupka.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38BA5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Bjanko zaduznica, zakonske zatezne kamate, parnični postupak pred Trgovačkim sudom u Zagrebu,</w:t>
            </w: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br/>
              <w:t>poslovni broj P-2005/2017</w:t>
            </w:r>
          </w:p>
        </w:tc>
      </w:tr>
      <w:tr w:rsidRPr="000F4CE4" w:rsidR="00715D1F" w:rsidTr="00715D1F" w14:paraId="28CC70A8" w14:textId="77777777">
        <w:trPr>
          <w:trHeight w:val="228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F9EE4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>476.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DAFB13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KORONA D.O.O. 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82ECB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47284877201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6438CA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GIUSEPPEA VERDIA 23, 51410 OPATIJA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877D7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18.249,39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8A3A9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137.500,00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9ACEC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18.249,39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A0A24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137.500,00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AD65E8" w14:paraId="02216BE3" w14:textId="2A0B8F9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73499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15.978,58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7E2C9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120.390,63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725812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 p</w:t>
            </w:r>
          </w:p>
          <w:p w:rsidRPr="000F4CE4" w:rsidR="005F660D" w:rsidP="005F660D" w:rsidRDefault="005F660D" w14:paraId="37DB04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ovjerenik. Izvršen je prijeboj međusobnih dospjelih potraživanja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847E2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računi 91/2021, 197/2021, 21/2022, 62/2022 (svi računi u privitku)</w:t>
            </w:r>
          </w:p>
        </w:tc>
      </w:tr>
      <w:tr w:rsidRPr="000F4CE4" w:rsidR="00715D1F" w:rsidTr="00715D1F" w14:paraId="59E0BBA3" w14:textId="77777777">
        <w:trPr>
          <w:trHeight w:val="274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60AA0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491.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0BDC13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LAVČEVIĆ - MONTAŽNI ELEMENTI D.O.O. 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AAA81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12739926783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A38A9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BIHAĆKA 2, 21000 SPLIT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ACC9F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188.148,30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71B23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1.417.603,39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72765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141.567,01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D80B3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1.066.636,64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685DC5" w14:paraId="3D776EEB" w14:textId="22BC5BF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9E701E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17.831,97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E405D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134.354,98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264EB6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 pov</w:t>
            </w:r>
          </w:p>
          <w:p w:rsidRPr="000F4CE4" w:rsidR="005F660D" w:rsidP="005F660D" w:rsidRDefault="005F660D" w14:paraId="34AA51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jerenik. Račun 91/P01/2 na 134.354.98 ne odnosi se na Elektrocentar Petek d.o.o. - račun pogrešno ispostavljen.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4FC30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Ugovor o izvođenju radova, Privremene situacije, Obračun kamata</w:t>
            </w:r>
          </w:p>
        </w:tc>
      </w:tr>
      <w:tr w:rsidRPr="000F4CE4" w:rsidR="00715D1F" w:rsidTr="00715D1F" w14:paraId="45030B92" w14:textId="77777777">
        <w:trPr>
          <w:trHeight w:val="366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D8B51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516.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4C479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MADISON KIRALJ DOKUZOVIĆ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06E21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24033002720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C1134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VALTURSKA ULICA 78, 52100 PULA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B0FD2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90D3E2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C1564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49.013,12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BBCC3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369.289,34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3A44F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17B773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49.009,87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899E3A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369.289,34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22BF79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Osporavaju dužnik i </w:t>
            </w:r>
          </w:p>
          <w:p w:rsidR="005F660D" w:rsidP="005F660D" w:rsidRDefault="005F660D" w14:paraId="26B72C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povjerenik. Tražbina je</w:t>
            </w:r>
          </w:p>
          <w:p w:rsidRPr="000F4CE4" w:rsidR="005F660D" w:rsidP="005F660D" w:rsidRDefault="005F660D" w14:paraId="5C2F81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predmet sudskog postupka.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58D9E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Parnični postupak radi naknade štete i rente u spisu Općinskog suda u Novom Zagrebu,</w:t>
            </w: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br/>
              <w:t xml:space="preserve">Stalna služba u Zaprešiću, posl. broj Pn-54/2020 </w:t>
            </w:r>
          </w:p>
        </w:tc>
      </w:tr>
      <w:tr w:rsidRPr="000F4CE4" w:rsidR="00715D1F" w:rsidTr="00715D1F" w14:paraId="28C4492A" w14:textId="77777777">
        <w:trPr>
          <w:trHeight w:val="481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0DFA9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521.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F6F7A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MAKSIM TRADE ENERGIJA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2CE31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35758881045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B5568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ŽAKANJE 58, 47276 ŽAKANJE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68AA9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0A283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5AE1D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1.524.666,15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39E93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11.487.597,09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59B21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B652A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1.524.666,15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31B44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11.487.597,09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1829E0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</w:t>
            </w:r>
          </w:p>
          <w:p w:rsidR="005F660D" w:rsidP="005F660D" w:rsidRDefault="005F660D" w14:paraId="19A025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povjerenik. Tražbina je</w:t>
            </w:r>
          </w:p>
          <w:p w:rsidRPr="000F4CE4" w:rsidR="005F660D" w:rsidP="005F660D" w:rsidRDefault="005F660D" w14:paraId="2FD9F3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predmet sudskog postupka.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75D13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Rješenje o ovrsi Ovrv-385/2020, Ugovor o građenju, Računi, elaborat procjene izgubljene dobiti poduzeća od strane Retra d.o.o. Zagreb, travanj2020.</w:t>
            </w:r>
          </w:p>
        </w:tc>
      </w:tr>
      <w:tr w:rsidRPr="000F4CE4" w:rsidR="00715D1F" w:rsidTr="00715D1F" w14:paraId="51553919" w14:textId="77777777">
        <w:trPr>
          <w:trHeight w:val="878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D379F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522.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9F004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MAKSIMUS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7FC3C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15748798560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2B9E9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ZAKMARDIJEVE STUBE 4, 10000 ZAGREB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13F9D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1.409,84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07CD0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10.622,44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F4C88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66.838,65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628EA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*</w:t>
            </w: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 xml:space="preserve">633.708,29 kn 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00A33" w14:paraId="7AB91C05" w14:textId="39DD9B7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A74DE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66.838,65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09284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503.595,84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6FF316E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Osporavaju dužnik i </w:t>
            </w:r>
          </w:p>
          <w:p w:rsidR="005F660D" w:rsidP="005F660D" w:rsidRDefault="005F660D" w14:paraId="5BC21F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povjerenik. Osporeni </w:t>
            </w:r>
          </w:p>
          <w:p w:rsidRPr="000F4CE4" w:rsidR="005F660D" w:rsidP="005F660D" w:rsidRDefault="005F660D" w14:paraId="4142B9F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dio tražbine je predmet sudskog spora.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7E46D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Pravomoćna sudska odluka posl.br. Ovrv-147/2020, Rješenje o ovrsi, posl.br. Povrv-475/21, izvadak iz poslovnih knjiga, Sudski nalog Općinskog suda u Velikoj Gorici, </w:t>
            </w: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 xml:space="preserve">Presuda Trgovačkog suda u Zagrebu, posl.br. Povrv-800/2019, Rješenje o ovrsi, posl.br. Ovrv-387/2017, </w:t>
            </w:r>
          </w:p>
        </w:tc>
      </w:tr>
      <w:tr w:rsidRPr="000F4CE4" w:rsidR="00715D1F" w:rsidTr="00715D1F" w14:paraId="6BEC776B" w14:textId="77777777">
        <w:trPr>
          <w:trHeight w:val="366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D7C55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>525.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5F9BA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MARA DOKUZOVIĆ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87739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20155927076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0E4A6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DONJI CRNOGOVCI 42, 35420 DONJI CRNOGOVCI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EE3E4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7CF5F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98EB4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16.719,88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2BE8C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125.975,93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31D5C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86347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16.719,88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3CD4F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125.975,93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7675DA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</w:t>
            </w:r>
          </w:p>
          <w:p w:rsidR="005F660D" w:rsidP="005F660D" w:rsidRDefault="005F660D" w14:paraId="224519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povjerenik. Tražbina je</w:t>
            </w:r>
          </w:p>
          <w:p w:rsidRPr="000F4CE4" w:rsidR="005F660D" w:rsidP="005F660D" w:rsidRDefault="005F660D" w14:paraId="4FF73A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predmet sudskog postupka.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A939C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Parnični postupak radi naknade štete i rente u spisu Općinskog suda u Novom Zagrebu,</w:t>
            </w: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br/>
              <w:t>Stalna služba u Zaprešiću, posl. broj Pn-54/2020</w:t>
            </w:r>
          </w:p>
        </w:tc>
      </w:tr>
      <w:tr w:rsidRPr="000F4CE4" w:rsidR="00715D1F" w:rsidTr="00715D1F" w14:paraId="0AE57A45" w14:textId="77777777">
        <w:trPr>
          <w:trHeight w:val="641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9AE47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526.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DEC39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MARČINKOVIĆ I PARTNERI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A5DFC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24920530285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2A5404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ULICA GRADA VUKOVARA 269 G, 10000 ZAGREB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8A005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DF9A5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D58E4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78.015,48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64051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587.807,65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C8F6A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4E599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78.015,48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73C80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587.807,65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172929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Osporavaju dužnik i </w:t>
            </w:r>
          </w:p>
          <w:p w:rsidR="005F660D" w:rsidP="005F660D" w:rsidRDefault="005F660D" w14:paraId="211AC3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povjerenik. Usluga po na</w:t>
            </w:r>
          </w:p>
          <w:p w:rsidR="005F660D" w:rsidP="005F660D" w:rsidRDefault="005F660D" w14:paraId="1AD77F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vedenoj tražbini nije</w:t>
            </w:r>
          </w:p>
          <w:p w:rsidR="005F660D" w:rsidP="005F660D" w:rsidRDefault="005F660D" w14:paraId="584C93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izvršena (ni od strane </w:t>
            </w:r>
          </w:p>
          <w:p w:rsidR="005F660D" w:rsidP="005F660D" w:rsidRDefault="005F660D" w14:paraId="0CB65E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Marinković i p</w:t>
            </w:r>
          </w:p>
          <w:p w:rsidR="005F660D" w:rsidP="005F660D" w:rsidRDefault="005F660D" w14:paraId="4B4FFB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artneri d.o.o., kao ni od</w:t>
            </w:r>
          </w:p>
          <w:p w:rsidR="005F660D" w:rsidP="005F660D" w:rsidRDefault="005F660D" w14:paraId="5675B0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strane društva čije</w:t>
            </w:r>
          </w:p>
          <w:p w:rsidR="005F660D" w:rsidP="005F660D" w:rsidRDefault="005F660D" w14:paraId="7BF564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ne odveze i potraživa</w:t>
            </w:r>
          </w:p>
          <w:p w:rsidR="005F660D" w:rsidP="005F660D" w:rsidRDefault="005F660D" w14:paraId="10198F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nja društvo Ma</w:t>
            </w:r>
          </w:p>
          <w:p w:rsidR="005F660D" w:rsidP="005F660D" w:rsidRDefault="005F660D" w14:paraId="3F9097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rčinkovići partneri d.o.</w:t>
            </w:r>
          </w:p>
          <w:p w:rsidR="005F660D" w:rsidP="005F660D" w:rsidRDefault="005F660D" w14:paraId="290908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o. preuzelo) - s obzirom </w:t>
            </w:r>
          </w:p>
          <w:p w:rsidR="005F660D" w:rsidP="005F660D" w:rsidRDefault="005F660D" w14:paraId="5A91C1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da usluga nikad nije izvrš</w:t>
            </w:r>
          </w:p>
          <w:p w:rsidR="005F660D" w:rsidP="005F660D" w:rsidRDefault="005F660D" w14:paraId="24AFB7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ena, nikad nije ni fa</w:t>
            </w:r>
          </w:p>
          <w:p w:rsidR="005F660D" w:rsidP="005F660D" w:rsidRDefault="005F660D" w14:paraId="042632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kturirana niti potraživana</w:t>
            </w:r>
          </w:p>
          <w:p w:rsidRPr="000F4CE4" w:rsidR="005F660D" w:rsidP="005F660D" w:rsidRDefault="005F660D" w14:paraId="4862A9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od Elektrocentar Petek d.o.o.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C03DA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Ugovor o pružanju usluga, računi izračun zakonskih zateznih kamata</w:t>
            </w:r>
          </w:p>
        </w:tc>
      </w:tr>
      <w:tr w:rsidRPr="000F4CE4" w:rsidR="00715D1F" w:rsidTr="00715D1F" w14:paraId="0EBD4197" w14:textId="77777777">
        <w:trPr>
          <w:trHeight w:val="183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09071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528.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05A2E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MARIJA I IVAN J. D. O. 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EABD2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90735664998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0BBBA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DONJI JUGI 15, 51216 VIŠKOVO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CF5A9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2.207,91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7841D6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16.635,50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26980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3.250,05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47512D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24.487,50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A607A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243B5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411,67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A97D1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3.101,76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4D3FF8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 po</w:t>
            </w:r>
          </w:p>
          <w:p w:rsidR="005F660D" w:rsidP="005F660D" w:rsidRDefault="005F660D" w14:paraId="2A3D46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vjerenik. Vjerovnik z</w:t>
            </w:r>
          </w:p>
          <w:p w:rsidR="005F660D" w:rsidP="005F660D" w:rsidRDefault="005F660D" w14:paraId="0BBB3C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abunom naveo pogrešan izno</w:t>
            </w:r>
          </w:p>
          <w:p w:rsidRPr="000F4CE4" w:rsidR="005F660D" w:rsidP="005F660D" w:rsidRDefault="005F660D" w14:paraId="2902D9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s tražbine.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D7078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kartica kupaca</w:t>
            </w:r>
          </w:p>
        </w:tc>
      </w:tr>
      <w:tr w:rsidRPr="000F4CE4" w:rsidR="00715D1F" w:rsidTr="00715D1F" w14:paraId="55F4BD9C" w14:textId="77777777">
        <w:trPr>
          <w:trHeight w:val="228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D89E8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>538.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EBA2A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MATIČEVIĆ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6EB75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26788791916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21543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ISTARSKA 40, PETROVINA TUROPOLJSKA, 10410 VELIKA GORICA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4D02E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199F1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9C1E8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1.092.903,30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EFF64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*</w:t>
            </w: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8.234.479,91 kn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6B9FC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DA (za 2. prijavu u iznosu od 1.000.000,00 kn)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815EE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1.092.903,30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C5BB1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8.234.479,91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34C605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Osporavaju dužnik i </w:t>
            </w:r>
          </w:p>
          <w:p w:rsidR="005F660D" w:rsidP="005F660D" w:rsidRDefault="005F660D" w14:paraId="2BDD2D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povjerenik. Dužnik ne</w:t>
            </w:r>
          </w:p>
          <w:p w:rsidR="005F660D" w:rsidP="005F660D" w:rsidRDefault="005F660D" w14:paraId="5F351A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ma evidentiran dug u svojim poslov</w:t>
            </w:r>
          </w:p>
          <w:p w:rsidRPr="000F4CE4" w:rsidR="005F660D" w:rsidP="005F660D" w:rsidRDefault="005F660D" w14:paraId="134968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nim knjigama.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238BE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ugovori i zapisnici</w:t>
            </w:r>
          </w:p>
        </w:tc>
      </w:tr>
      <w:tr w:rsidRPr="000F4CE4" w:rsidR="00715D1F" w:rsidTr="00715D1F" w14:paraId="7D6EC918" w14:textId="77777777">
        <w:trPr>
          <w:trHeight w:val="412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91AF5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551.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A3D62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MIBOR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001FC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79926813469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735F1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SLAVONSKA  AVENIJA 3/ULAZ 1, 10000 ZAGREB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B7C7B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6.831,21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1899D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51.469,77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7667AA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8.593,01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17C6D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64.744,03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D8670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9A48A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640,01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868F8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4.822,13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0E095E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</w:t>
            </w:r>
          </w:p>
          <w:p w:rsidR="005F660D" w:rsidP="005F660D" w:rsidRDefault="005F660D" w14:paraId="188338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k povjerenik. 195535,</w:t>
            </w:r>
          </w:p>
          <w:p w:rsidR="005F660D" w:rsidP="005F660D" w:rsidRDefault="005F660D" w14:paraId="7D1471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17jerovnik je greškom prijavio uk</w:t>
            </w:r>
          </w:p>
          <w:p w:rsidR="005F660D" w:rsidP="005F660D" w:rsidRDefault="005F660D" w14:paraId="144813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upni iznos i još dodatko</w:t>
            </w:r>
          </w:p>
          <w:p w:rsidR="005F660D" w:rsidP="005F660D" w:rsidRDefault="005F660D" w14:paraId="2C12FC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nedospjeli iznos iz č</w:t>
            </w:r>
          </w:p>
          <w:p w:rsidR="005F660D" w:rsidP="005F660D" w:rsidRDefault="005F660D" w14:paraId="6F6FC1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ega proizlazi da je</w:t>
            </w:r>
          </w:p>
          <w:p w:rsidR="005F660D" w:rsidP="005F660D" w:rsidRDefault="005F660D" w14:paraId="2D5C7D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nedospjeli iznos od 4.</w:t>
            </w:r>
          </w:p>
          <w:p w:rsidRPr="000F4CE4" w:rsidR="005F660D" w:rsidP="005F660D" w:rsidRDefault="005F660D" w14:paraId="5050A1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822,31 kn duplo prijavljen. 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04A4C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računi i izvadak iz poslovnih knjiga</w:t>
            </w:r>
          </w:p>
        </w:tc>
      </w:tr>
      <w:tr w:rsidRPr="000F4CE4" w:rsidR="00715D1F" w:rsidTr="00715D1F" w14:paraId="6CF112B1" w14:textId="77777777">
        <w:trPr>
          <w:trHeight w:val="781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E25A7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605.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589C8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OPĆINA KLOŠTAR IVANIĆ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1E367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18133797436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C050D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ŠKOLSKA 22, 10312 KLOŠTAR IVANIĆ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8F44B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EF44C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D300D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87.346,10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7738B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658.109,18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6C5B8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A494E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87.346,10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95A7B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658.109,18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1F45ED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 dužnik i</w:t>
            </w:r>
          </w:p>
          <w:p w:rsidR="005F660D" w:rsidP="005F660D" w:rsidRDefault="005F660D" w14:paraId="58B2B7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povjerenik. Tražbina je </w:t>
            </w:r>
          </w:p>
          <w:p w:rsidRPr="000F4CE4" w:rsidR="005F660D" w:rsidP="005F660D" w:rsidRDefault="005F660D" w14:paraId="5B3B82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predmet sudskog spora.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507F2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Račun broj 198/2018 od 18.10.2018., Obračun kamata, Nastali troškovi ovršnog</w:t>
            </w: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br/>
              <w:t>postupka po rješenju o ovrsi br. Ovrv-130/2020,  Obračun kamata, Troškovnik -</w:t>
            </w: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br/>
              <w:t>nastali narnički troškovi u predmetu Povrv-2 508/2020 kod Trgovačkog suda u Zagrebu</w:t>
            </w:r>
          </w:p>
        </w:tc>
      </w:tr>
      <w:tr w:rsidRPr="000F4CE4" w:rsidR="00715D1F" w:rsidTr="00715D1F" w14:paraId="070ADFDA" w14:textId="77777777">
        <w:trPr>
          <w:trHeight w:val="366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766F9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617.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4871D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PARK-LIFE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E93E0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95914942294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A1262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BELIĆEVA 23, 10310 IVANIĆ GRAD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E4FA8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110AC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7B460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5.762,28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DDA016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43.415,92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F7588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AF2BD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5.762,28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D6D63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43.415,92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487CB7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Osporevaju dužnik i</w:t>
            </w:r>
          </w:p>
          <w:p w:rsidR="005F660D" w:rsidP="005F660D" w:rsidRDefault="005F660D" w14:paraId="73A88A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povjerenik. Vjerovnik t</w:t>
            </w:r>
          </w:p>
          <w:p w:rsidR="005F660D" w:rsidP="005F660D" w:rsidRDefault="005F660D" w14:paraId="23E6E77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ereti dužnika za razliku u</w:t>
            </w:r>
          </w:p>
          <w:p w:rsidR="005F660D" w:rsidP="005F660D" w:rsidRDefault="005F660D" w14:paraId="6C4B793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 xml:space="preserve"> cijeni koju nije uspio nap</w:t>
            </w:r>
          </w:p>
          <w:p w:rsidR="005F660D" w:rsidP="005F660D" w:rsidRDefault="005F660D" w14:paraId="2675B5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latiti direktrno od invest</w:t>
            </w:r>
          </w:p>
          <w:p w:rsidR="005F660D" w:rsidP="005F660D" w:rsidRDefault="005F660D" w14:paraId="0CB09D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itora (uslugu po dogovo</w:t>
            </w:r>
          </w:p>
          <w:p w:rsidR="005F660D" w:rsidP="005F660D" w:rsidRDefault="005F660D" w14:paraId="6E9349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renoj cijeni je vjerovnik na</w:t>
            </w:r>
          </w:p>
          <w:p w:rsidRPr="000F4CE4" w:rsidR="005F660D" w:rsidP="005F660D" w:rsidRDefault="005F660D" w14:paraId="2382AE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platio direktno od investitora).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7641F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>račun br. 56/PJ1/221</w:t>
            </w:r>
          </w:p>
        </w:tc>
      </w:tr>
      <w:tr w:rsidRPr="000F4CE4" w:rsidR="00715D1F" w:rsidTr="00715D1F" w14:paraId="6C1D5234" w14:textId="77777777">
        <w:trPr>
          <w:trHeight w:val="366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73A5D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623.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52C5B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PAVAO DOKUZOVIĆ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1CDB6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41786577749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BE3396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DONJI CRNOGOVCI 42, 35420 DONJI CRNOGOVCI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71E80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8451A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E074A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16.709,02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8AF24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125.894,09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218A4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65C9C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16.709,02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9FD8A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125.894,09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0EA670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Osporavaju dužnik i </w:t>
            </w:r>
          </w:p>
          <w:p w:rsidR="005F660D" w:rsidP="005F660D" w:rsidRDefault="005F660D" w14:paraId="223EDB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povjerenik. Tražbina je p</w:t>
            </w:r>
          </w:p>
          <w:p w:rsidRPr="000F4CE4" w:rsidR="005F660D" w:rsidP="005F660D" w:rsidRDefault="005F660D" w14:paraId="6071A8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redmet sudskog postupka.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34794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Parnični postupak radi naknade štete i rente u spisu Općinskog suda u Novom Zagrebu,</w:t>
            </w: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br/>
              <w:t>Stalna služba u Zaprešiću, posl. broj Pn-54/2020</w:t>
            </w:r>
          </w:p>
        </w:tc>
      </w:tr>
      <w:tr w:rsidRPr="000F4CE4" w:rsidR="00715D1F" w:rsidTr="00715D1F" w14:paraId="519B1DE9" w14:textId="77777777">
        <w:trPr>
          <w:trHeight w:val="129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BE788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659.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C7837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PROEKOGRADNJA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AF9F6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56979456703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28380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M. KRUŠLINA 16/II, 10290 ZAPREŠIĆ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9DBE5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3F0E5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BA9A4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12.424,07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615C8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93.609,19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CBDC8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7BF3A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12.424,07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E2B2A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93.609,19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6914F9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Osporavaju duđnik </w:t>
            </w:r>
          </w:p>
          <w:p w:rsidR="005F660D" w:rsidP="005F660D" w:rsidRDefault="005F660D" w14:paraId="64B82C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i povjerenik. Tražbina</w:t>
            </w:r>
          </w:p>
          <w:p w:rsidRPr="000F4CE4" w:rsidR="005F660D" w:rsidP="005F660D" w:rsidRDefault="005F660D" w14:paraId="0885E8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je predmet sudskog postupka.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442614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Tužba, Presua Trgovačkog suda u Zagrebu od 18.10.2022., žalba tužitelja od 14.10.2022.</w:t>
            </w:r>
          </w:p>
        </w:tc>
      </w:tr>
      <w:tr w:rsidRPr="000F4CE4" w:rsidR="00715D1F" w:rsidTr="00715D1F" w14:paraId="59873F69" w14:textId="77777777">
        <w:trPr>
          <w:trHeight w:val="412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6D75F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665.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F6AC1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PROIZVODNJA OSO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D828D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55411035652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4788E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VUKOMERIČKA  9, 10410 VELIKA GORICA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00E00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9.966,38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4236E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75.091,72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E5B7D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8.627,43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6F636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65.003,39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4176B3" w14:paraId="0E95D792" w14:textId="46131EE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57BB4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995,09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5C124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7.497,49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2D9C48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Osporio dužnik i </w:t>
            </w:r>
          </w:p>
          <w:p w:rsidR="005F660D" w:rsidP="005F660D" w:rsidRDefault="005F660D" w14:paraId="5F96D6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povjerenik. Nakon usklade knjigovodstvenih stan</w:t>
            </w:r>
          </w:p>
          <w:p w:rsidR="005F660D" w:rsidP="005F660D" w:rsidRDefault="005F660D" w14:paraId="38A28D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ja utvrđeno je da je</w:t>
            </w:r>
          </w:p>
          <w:p w:rsidR="005F660D" w:rsidP="005F660D" w:rsidRDefault="005F660D" w14:paraId="4F0B1C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vjerovnik prijavio </w:t>
            </w:r>
          </w:p>
          <w:p w:rsidR="005F660D" w:rsidP="005F660D" w:rsidRDefault="005F660D" w14:paraId="784676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pogrešan iznos t</w:t>
            </w:r>
          </w:p>
          <w:p w:rsidR="005F660D" w:rsidP="005F660D" w:rsidRDefault="005F660D" w14:paraId="422A8A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ražbine, i poslovne </w:t>
            </w:r>
          </w:p>
          <w:p w:rsidR="005F660D" w:rsidP="005F660D" w:rsidRDefault="005F660D" w14:paraId="7508F9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knjige vjerovnika pok</w:t>
            </w:r>
          </w:p>
          <w:p w:rsidR="005F660D" w:rsidP="005F660D" w:rsidRDefault="005F660D" w14:paraId="745886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azuju iznos koji je pri</w:t>
            </w:r>
          </w:p>
          <w:p w:rsidR="005F660D" w:rsidP="005F660D" w:rsidRDefault="005F660D" w14:paraId="032ED4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znat od strane dužnika i pov</w:t>
            </w:r>
          </w:p>
          <w:p w:rsidRPr="000F4CE4" w:rsidR="005F660D" w:rsidP="005F660D" w:rsidRDefault="005F660D" w14:paraId="369BD1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jerenika.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2C2E2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narudžbenica, računi, izvod otvorenih stavki kupaca na dan 16.11.2022. godine</w:t>
            </w:r>
          </w:p>
        </w:tc>
      </w:tr>
      <w:tr w:rsidRPr="000F4CE4" w:rsidR="00715D1F" w:rsidTr="00715D1F" w14:paraId="08F261C9" w14:textId="77777777">
        <w:trPr>
          <w:trHeight w:val="412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4987F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700.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957A2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SCHNEIDER ELECTRIC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1FC55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23810712767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86AC9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STROJARSKA CESTA 22, 10000 ZAGREB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3C323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126.119,59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032FA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950.248,03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EBEA5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121.298,29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2EC9B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913.921,95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3921AD" w14:paraId="3A1AF050" w14:textId="1D91998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68206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16.960,20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54CBD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127.786,62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5C1719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Osporavaju dužnik </w:t>
            </w:r>
          </w:p>
          <w:p w:rsidR="005F660D" w:rsidP="005F660D" w:rsidRDefault="005F660D" w14:paraId="7D3485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i povjerenik. Vjero</w:t>
            </w:r>
          </w:p>
          <w:p w:rsidR="005F660D" w:rsidP="005F660D" w:rsidRDefault="005F660D" w14:paraId="63020A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vnik je naveo uku</w:t>
            </w:r>
          </w:p>
          <w:p w:rsidR="005F660D" w:rsidP="005F660D" w:rsidRDefault="005F660D" w14:paraId="6069BA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pni iznos tražbine (do</w:t>
            </w:r>
          </w:p>
          <w:p w:rsidR="005F660D" w:rsidP="005F660D" w:rsidRDefault="005F660D" w14:paraId="531564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spjelo i nedospjelo </w:t>
            </w:r>
            <w:r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–</w:t>
            </w:r>
          </w:p>
          <w:p w:rsidR="005F660D" w:rsidP="005F660D" w:rsidRDefault="005F660D" w14:paraId="76B92E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 xml:space="preserve"> 786.135,33 kn) i </w:t>
            </w:r>
          </w:p>
          <w:p w:rsidR="005F660D" w:rsidP="005F660D" w:rsidRDefault="005F660D" w14:paraId="392EBE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dodatno naveo ned</w:t>
            </w:r>
          </w:p>
          <w:p w:rsidR="005F660D" w:rsidP="005F660D" w:rsidRDefault="005F660D" w14:paraId="5147BD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ospjelu tražbinu iz če</w:t>
            </w:r>
          </w:p>
          <w:p w:rsidR="005F660D" w:rsidP="005F660D" w:rsidRDefault="005F660D" w14:paraId="484691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ga proizlazi da je izno</w:t>
            </w:r>
          </w:p>
          <w:p w:rsidR="005F660D" w:rsidP="005F660D" w:rsidRDefault="005F660D" w14:paraId="564476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s 127.786,62 kn dupl</w:t>
            </w:r>
          </w:p>
          <w:p w:rsidRPr="000F4CE4" w:rsidR="005F660D" w:rsidP="005F660D" w:rsidRDefault="005F660D" w14:paraId="1B8BAF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o prijavljena tražbina. 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8E29E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>Izvadak iz poslovnih knjiga</w:t>
            </w:r>
          </w:p>
        </w:tc>
      </w:tr>
      <w:tr w:rsidRPr="000F4CE4" w:rsidR="00715D1F" w:rsidTr="00715D1F" w14:paraId="3E5F7D4E" w14:textId="77777777">
        <w:trPr>
          <w:trHeight w:val="366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59E0A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703.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B0795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SCHWARZL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CF92D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97574473554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E5F13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JUKINAČKA 41, 44400 GLINA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08388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190.026,16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10651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1.431.752,14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A7B317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58.819,85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3251A5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443.178,14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17138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DA (1.500.000,00 kn)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FA1BF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23.890,32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B3A99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180.001,60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221D1E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Osporio dužnik i povj</w:t>
            </w:r>
          </w:p>
          <w:p w:rsidR="005F660D" w:rsidP="005F660D" w:rsidRDefault="005F660D" w14:paraId="522513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erenik. Osporeni izn</w:t>
            </w:r>
          </w:p>
          <w:p w:rsidR="005F660D" w:rsidP="005F660D" w:rsidRDefault="005F660D" w14:paraId="73583F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 je vjerovniku ran</w:t>
            </w:r>
          </w:p>
          <w:p w:rsidR="005F660D" w:rsidP="005F660D" w:rsidRDefault="005F660D" w14:paraId="1B88D5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ije podmiren po osno</w:t>
            </w:r>
          </w:p>
          <w:p w:rsidR="005F660D" w:rsidP="005F660D" w:rsidRDefault="005F660D" w14:paraId="6B6C205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vi ranije sklopljene cesije</w:t>
            </w:r>
          </w:p>
          <w:p w:rsidR="005F660D" w:rsidP="005F660D" w:rsidRDefault="005F660D" w14:paraId="2E22D3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sa investitorom. Obvez</w:t>
            </w:r>
          </w:p>
          <w:p w:rsidR="005F660D" w:rsidP="005F660D" w:rsidRDefault="005F660D" w14:paraId="090D1A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a cesusa prema cesiona</w:t>
            </w:r>
          </w:p>
          <w:p w:rsidR="005F660D" w:rsidP="005F660D" w:rsidRDefault="005F660D" w14:paraId="56C16B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ru je ispunjena </w:t>
            </w:r>
            <w:r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–</w:t>
            </w: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upla</w:t>
            </w:r>
          </w:p>
          <w:p w:rsidRPr="000F4CE4" w:rsidR="005F660D" w:rsidP="005F660D" w:rsidRDefault="005F660D" w14:paraId="5543B96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a je izvršena.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22D49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računi, otvorene stavke, obračun kamata na dan 16.11.2022.</w:t>
            </w:r>
          </w:p>
        </w:tc>
      </w:tr>
      <w:tr w:rsidRPr="000F4CE4" w:rsidR="00715D1F" w:rsidTr="00715D1F" w14:paraId="55837795" w14:textId="77777777">
        <w:trPr>
          <w:trHeight w:val="183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056F2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730.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52A1F8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SPIRAL PIPES TECHNICS D.O.O. 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ABAFB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64880559057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24631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DRAGLJANE 7, 2275 DRAGLJENA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9E6C9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152.111,61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5BA17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1.146.084,90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F2C6D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139.155,58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67631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1.048.467,75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D709F" w14:paraId="0F5D57B4" w14:textId="67FA755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AFA46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5.798,16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E6784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43.686,25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244130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</w:t>
            </w:r>
          </w:p>
          <w:p w:rsidR="005F660D" w:rsidP="005F660D" w:rsidRDefault="005F660D" w14:paraId="73ED7E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povjerenik. Vjerovni</w:t>
            </w:r>
          </w:p>
          <w:p w:rsidR="005F660D" w:rsidP="005F660D" w:rsidRDefault="005F660D" w14:paraId="7921A23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k zbog tiskarke pogr</w:t>
            </w:r>
          </w:p>
          <w:p w:rsidR="005F660D" w:rsidP="005F660D" w:rsidRDefault="005F660D" w14:paraId="1A5808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eške prijavio pogreša</w:t>
            </w:r>
          </w:p>
          <w:p w:rsidRPr="000F4CE4" w:rsidR="005F660D" w:rsidP="005F660D" w:rsidRDefault="005F660D" w14:paraId="3E5069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n iznos tražbine.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DEC18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računi, kartica partnera od 26.10.2022. godine</w:t>
            </w:r>
          </w:p>
        </w:tc>
      </w:tr>
      <w:tr w:rsidRPr="000F4CE4" w:rsidR="00715D1F" w:rsidTr="00715D1F" w14:paraId="0E9E42C9" w14:textId="77777777">
        <w:trPr>
          <w:trHeight w:val="825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F8F75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741.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D898E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STSI - INTEGRIRANI TEHNIČKI SERVISI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13DA7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99172175603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56279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LOVINČIĆEVA 4, 10000 ZAGREB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DCC3B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F1656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702A15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15.263,13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AF412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115.000,03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0718D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F5B6E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15.263,13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1A3BA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115.000,03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41384B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Osporili dužnik i povj</w:t>
            </w:r>
          </w:p>
          <w:p w:rsidR="005F660D" w:rsidP="005F660D" w:rsidRDefault="005F660D" w14:paraId="27ACA2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erenik. Tražbina je</w:t>
            </w:r>
          </w:p>
          <w:p w:rsidRPr="000F4CE4" w:rsidR="005F660D" w:rsidP="005F660D" w:rsidRDefault="005F660D" w14:paraId="24D0F2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predmet sudskog postupka.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EF16A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Izvod otvorenih stavki kupca od dana 22.11.2022. godine, Račun broj 11825/STSl/1 od dana 27.07.2021. godine, Obračun kamata od dana 28.11.2022. godine, Ugovor o količinskom popustu broj </w:t>
            </w: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>UKP/017-66, Rješenje o ovrsi jb Ranke Spevec posl. br. Ovrv-287/2022</w:t>
            </w:r>
          </w:p>
        </w:tc>
      </w:tr>
      <w:tr w:rsidRPr="000F4CE4" w:rsidR="00715D1F" w:rsidTr="00715D1F" w14:paraId="122F6A04" w14:textId="77777777">
        <w:trPr>
          <w:trHeight w:val="366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874D5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>783.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51DA7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TITAN COMMERCE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D9F07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56511331826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8E129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ANTE STARČEVIĆA 35, 44253 MOŠČENICA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0F643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51.608,18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28655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388.841,83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69AC2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35.035,28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A1B26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263.973,28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E8FDD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027A4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9.389,27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BF03A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70.743,47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0A03DE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Osporavaju dužnik </w:t>
            </w:r>
          </w:p>
          <w:p w:rsidR="005F660D" w:rsidP="005F660D" w:rsidRDefault="005F660D" w14:paraId="5183C6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i povjerenik. Naknadn</w:t>
            </w:r>
          </w:p>
          <w:p w:rsidR="005F660D" w:rsidP="005F660D" w:rsidRDefault="005F660D" w14:paraId="4767F8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om uskladom knjigovo</w:t>
            </w:r>
          </w:p>
          <w:p w:rsidR="005F660D" w:rsidP="005F660D" w:rsidRDefault="005F660D" w14:paraId="7AB594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dstvenog stanja utvrđen</w:t>
            </w:r>
          </w:p>
          <w:p w:rsidR="005F660D" w:rsidP="005F660D" w:rsidRDefault="005F660D" w14:paraId="230553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je dug nastao prije ulas</w:t>
            </w:r>
          </w:p>
          <w:p w:rsidR="005F660D" w:rsidP="005F660D" w:rsidRDefault="005F660D" w14:paraId="1E5611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ka u predsječajni postup</w:t>
            </w:r>
          </w:p>
          <w:p w:rsidRPr="000F4CE4" w:rsidR="005F660D" w:rsidP="005F660D" w:rsidRDefault="005F660D" w14:paraId="66DB5E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ak u iznosu od 193.229,81 kn.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8D298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računi</w:t>
            </w:r>
          </w:p>
        </w:tc>
      </w:tr>
      <w:tr w:rsidRPr="000F4CE4" w:rsidR="00715D1F" w:rsidTr="00715D1F" w14:paraId="50076586" w14:textId="77777777">
        <w:trPr>
          <w:trHeight w:val="412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002E7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786.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A66E87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TOTIĆ INSTALACIJE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68F1EC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87155292094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40C17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IV STARA PEŠĆENICA 1, 10000 ZAGREB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EEFE5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58.560,17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45077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441.221,63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2DFA4F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105.847,93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6BE1A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797.511,24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5FEC3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98BE0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47.287,76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61EE8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356.289,61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3AC597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Osporavaju duđžnik </w:t>
            </w:r>
          </w:p>
          <w:p w:rsidR="005F660D" w:rsidP="005F660D" w:rsidRDefault="005F660D" w14:paraId="495871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i povjerenik. Ospore</w:t>
            </w:r>
          </w:p>
          <w:p w:rsidR="005F660D" w:rsidP="005F660D" w:rsidRDefault="005F660D" w14:paraId="610481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na tražbina je podmire</w:t>
            </w:r>
          </w:p>
          <w:p w:rsidR="005F660D" w:rsidP="005F660D" w:rsidRDefault="005F660D" w14:paraId="04F80E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na vjerovniku direktn</w:t>
            </w:r>
          </w:p>
          <w:p w:rsidR="005F660D" w:rsidP="005F660D" w:rsidRDefault="005F660D" w14:paraId="3B5021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om uplatom investito</w:t>
            </w:r>
          </w:p>
          <w:p w:rsidR="005F660D" w:rsidP="005F660D" w:rsidRDefault="005F660D" w14:paraId="0C2055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ra po osnovi ugovora o</w:t>
            </w:r>
          </w:p>
          <w:p w:rsidR="005F660D" w:rsidP="005F660D" w:rsidRDefault="005F660D" w14:paraId="4F8695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izvođenju radova </w:t>
            </w:r>
            <w:r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–</w:t>
            </w: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vj</w:t>
            </w:r>
          </w:p>
          <w:p w:rsidR="005F660D" w:rsidP="005F660D" w:rsidRDefault="005F660D" w14:paraId="79166E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erovnik je bio nominira</w:t>
            </w:r>
          </w:p>
          <w:p w:rsidRPr="000F4CE4" w:rsidR="005F660D" w:rsidP="005F660D" w:rsidRDefault="005F660D" w14:paraId="6CABBE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ni podizvoditelj u projektu.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3B2DE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računi, izvod otvorenih stavki</w:t>
            </w:r>
          </w:p>
        </w:tc>
      </w:tr>
      <w:tr w:rsidRPr="000F4CE4" w:rsidR="00715D1F" w:rsidTr="00715D1F" w14:paraId="5C267F1D" w14:textId="77777777">
        <w:trPr>
          <w:trHeight w:val="366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6CEA3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851.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0741B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VODOVOD-HIDROGEOLOŠKI RADOVI D.O.O. 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14A64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93073121103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E0BBD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POLJSKI PUT 1, 31000 OSIJEK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364BB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19.908,42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A7BDF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150.000,00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D43FB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20.406,81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409D3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153.755,14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A108E9" w14:paraId="48050516" w14:textId="35B919E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3A100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20.406,81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29A0A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153.755,14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7A918D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 po</w:t>
            </w:r>
          </w:p>
          <w:p w:rsidR="005F660D" w:rsidP="005F660D" w:rsidRDefault="005F660D" w14:paraId="3CDF8F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vjerenik. Tražbina </w:t>
            </w:r>
          </w:p>
          <w:p w:rsidR="005F660D" w:rsidP="005F660D" w:rsidRDefault="005F660D" w14:paraId="679934D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je vjerovniku pod</w:t>
            </w:r>
          </w:p>
          <w:p w:rsidR="005F660D" w:rsidP="005F660D" w:rsidRDefault="005F660D" w14:paraId="7B8C58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mirena direktom uplato</w:t>
            </w:r>
          </w:p>
          <w:p w:rsidR="005F660D" w:rsidP="005F660D" w:rsidRDefault="005F660D" w14:paraId="522146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m investitora jer je vjer</w:t>
            </w:r>
          </w:p>
          <w:p w:rsidR="005F660D" w:rsidP="005F660D" w:rsidRDefault="005F660D" w14:paraId="61A69E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ovnik nominiran proiz</w:t>
            </w:r>
          </w:p>
          <w:p w:rsidR="005F660D" w:rsidP="005F660D" w:rsidRDefault="005F660D" w14:paraId="500C7E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voditelj prema ugov</w:t>
            </w:r>
          </w:p>
          <w:p w:rsidRPr="000F4CE4" w:rsidR="005F660D" w:rsidP="005F660D" w:rsidRDefault="005F660D" w14:paraId="0A58F9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oru o izviđenju radova. 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26588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RaIun za izvedbu zdenca na lokaciji crpne stanice TE-o Osijek 26/2/ 2022</w:t>
            </w:r>
          </w:p>
        </w:tc>
      </w:tr>
      <w:tr w:rsidRPr="000F4CE4" w:rsidR="00715D1F" w:rsidTr="00715D1F" w14:paraId="03A89DC4" w14:textId="77777777">
        <w:trPr>
          <w:trHeight w:val="458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BE768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866.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78ED5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ZAGREBAČKI MAMUT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D9B74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74316143482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1FBEE8F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LJUBLJANSKA AVENIJA 18, 10000 ZAGREB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9FC1CF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7EF92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CD745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1.561,65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984E0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11.766,25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99263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FFA372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1.078,38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D21D9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8.125,05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6692E5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 po</w:t>
            </w:r>
          </w:p>
          <w:p w:rsidR="005F660D" w:rsidP="005F660D" w:rsidRDefault="005F660D" w14:paraId="2C6D1A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vjerenik. Tražbina je </w:t>
            </w:r>
          </w:p>
          <w:p w:rsidR="005F660D" w:rsidP="005F660D" w:rsidRDefault="005F660D" w14:paraId="70A42F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>prvo priznata po računu</w:t>
            </w:r>
          </w:p>
          <w:p w:rsidR="005F660D" w:rsidP="005F660D" w:rsidRDefault="005F660D" w14:paraId="65B433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koji je priznat, po otvara</w:t>
            </w:r>
          </w:p>
          <w:p w:rsidR="005F660D" w:rsidP="005F660D" w:rsidRDefault="005F660D" w14:paraId="4D347C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nju predstečajne ne</w:t>
            </w:r>
          </w:p>
          <w:p w:rsidR="005F660D" w:rsidP="005F660D" w:rsidRDefault="005F660D" w14:paraId="7199B8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godne došao je isprava</w:t>
            </w:r>
          </w:p>
          <w:p w:rsidR="005F660D" w:rsidP="005F660D" w:rsidRDefault="005F660D" w14:paraId="314823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k računa sa uveča</w:t>
            </w:r>
          </w:p>
          <w:p w:rsidR="005F660D" w:rsidP="005F660D" w:rsidRDefault="005F660D" w14:paraId="379706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tom tražbinom za dio </w:t>
            </w:r>
          </w:p>
          <w:p w:rsidRPr="000F4CE4" w:rsidR="005F660D" w:rsidP="005F660D" w:rsidRDefault="005F660D" w14:paraId="37E8E5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usluga koje nkisu obavljene.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7CB696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 xml:space="preserve">Izvod otvorenih stavki na dan 31.10.2022., </w:t>
            </w: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>informativni obrčcun kamata, Račun 622-2-2, Narudžbenica NU0030546, Dnevnik rada</w:t>
            </w:r>
          </w:p>
        </w:tc>
      </w:tr>
      <w:tr w:rsidRPr="000F4CE4" w:rsidR="00715D1F" w:rsidTr="00715D1F" w14:paraId="24A5FBF0" w14:textId="77777777">
        <w:trPr>
          <w:trHeight w:val="228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6B91E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lastRenderedPageBreak/>
              <w:t>898.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6DAAE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KPA UNICON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7E6D4A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70946840928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41C6FD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STROJARSKA CESTA 20, 10000 ZAGREB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A0564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BEB31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8D6A4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8.981,80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D824F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67.673,34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B3D13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12DFB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8.981,80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C0F03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67.673,34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470084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</w:t>
            </w:r>
          </w:p>
          <w:p w:rsidR="005F660D" w:rsidP="005F660D" w:rsidRDefault="005F660D" w14:paraId="79FAB56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povjerenik. Sudski</w:t>
            </w:r>
          </w:p>
          <w:p w:rsidRPr="000F4CE4" w:rsidR="005F660D" w:rsidP="005F660D" w:rsidRDefault="005F660D" w14:paraId="220EF6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postupak u tijeku.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3310C0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Rješenje Trgovačkog suda u Zagrebu od 28.03.2022. Povrv-2329/21</w:t>
            </w:r>
          </w:p>
        </w:tc>
      </w:tr>
      <w:tr w:rsidRPr="000F4CE4" w:rsidR="00715D1F" w:rsidTr="00715D1F" w14:paraId="375E1E3E" w14:textId="77777777">
        <w:trPr>
          <w:trHeight w:val="136"/>
          <w:jc w:val="center"/>
        </w:trPr>
        <w:tc>
          <w:tcPr>
            <w:tcW w:w="2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EBEE7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899.</w:t>
            </w:r>
          </w:p>
        </w:tc>
        <w:tc>
          <w:tcPr>
            <w:tcW w:w="4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CD347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LERO B. D.O.O.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0788C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92060376239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0BB5D2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ĐAČKA ULICA 13/A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595740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0355F7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40907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21.477,04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3965D5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161.818,75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12C5A5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NE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437B4F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21.477,04</w:t>
            </w:r>
          </w:p>
        </w:tc>
        <w:tc>
          <w:tcPr>
            <w:tcW w:w="3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F4CE4" w:rsidR="005F660D" w:rsidP="005F660D" w:rsidRDefault="005F660D" w14:paraId="6C92FE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161.818,75</w:t>
            </w: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="005F660D" w:rsidP="005F660D" w:rsidRDefault="005F660D" w14:paraId="5E4321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Osporavaju dužnik i p</w:t>
            </w:r>
          </w:p>
          <w:p w:rsidR="005F660D" w:rsidP="005F660D" w:rsidRDefault="005F660D" w14:paraId="505D96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ovjerenik. Sudski p</w:t>
            </w:r>
          </w:p>
          <w:p w:rsidRPr="000F4CE4" w:rsidR="005F660D" w:rsidP="005F660D" w:rsidRDefault="005F660D" w14:paraId="3168E7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ostupak u tijeku.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0F4CE4" w:rsidR="005F660D" w:rsidP="005F660D" w:rsidRDefault="005F660D" w14:paraId="208F5F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0F4CE4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račun</w:t>
            </w:r>
          </w:p>
        </w:tc>
      </w:tr>
    </w:tbl>
    <w:p w:rsidRPr="005F660D" w:rsidR="005F660D" w:rsidP="00B96BB6" w:rsidRDefault="005F660D" w14:paraId="6DE975C5" w14:textId="77777777">
      <w:pPr>
        <w:pStyle w:val="Tijeloteksta-uvlaka2"/>
        <w:rPr>
          <w:rFonts w:ascii="Arial" w:hAnsi="Arial" w:cs="Arial"/>
          <w:szCs w:val="24"/>
        </w:rPr>
      </w:pPr>
    </w:p>
    <w:p w:rsidR="00843FB2" w:rsidP="000E1EE0" w:rsidRDefault="00843FB2" w14:paraId="3E9A38D2" w14:textId="48B6002A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</w:p>
    <w:p w:rsidR="00B07032" w:rsidP="000E1EE0" w:rsidRDefault="00B07032" w14:paraId="09312806" w14:textId="72191B0F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</w:p>
    <w:p w:rsidRPr="00430DFD" w:rsidR="00B07032" w:rsidP="000E1EE0" w:rsidRDefault="00B07032" w14:paraId="482FF134" w14:textId="7043B87F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  <w:r>
        <w:rPr>
          <w:rFonts w:ascii="Arial" w:hAnsi="Arial" w:eastAsia="Times New Roman" w:cs="Arial"/>
          <w:szCs w:val="24"/>
          <w:lang w:eastAsia="hr-HR"/>
        </w:rPr>
        <w:tab/>
      </w:r>
      <w:r w:rsidRPr="00430DFD">
        <w:rPr>
          <w:rFonts w:ascii="Arial" w:hAnsi="Arial" w:eastAsia="Times New Roman" w:cs="Arial"/>
          <w:szCs w:val="24"/>
          <w:lang w:eastAsia="hr-HR"/>
        </w:rPr>
        <w:t xml:space="preserve">Utvrđuje se da spisu prileže podnesci vjerovnika SPIRAL PIPES TECHNICS d.o.o. iz Vrgorca, Dragljane 7, OIB: 64880559057 od 25. siječnja 2023. i 24. ožujka 2023. u kojem se navodi da taj vjerovnik ostaje kod svoje prijave tražbine u </w:t>
      </w:r>
      <w:r w:rsidRPr="00430DFD" w:rsidR="00C3574A">
        <w:rPr>
          <w:rFonts w:ascii="Arial" w:hAnsi="Arial" w:eastAsia="Times New Roman" w:cs="Arial"/>
          <w:szCs w:val="24"/>
          <w:lang w:eastAsia="hr-HR"/>
        </w:rPr>
        <w:t xml:space="preserve">iznosu od </w:t>
      </w:r>
      <w:r w:rsidRPr="00430DFD" w:rsidR="005D1142">
        <w:rPr>
          <w:rFonts w:ascii="Arial" w:hAnsi="Arial" w:eastAsia="Times New Roman" w:cs="Arial"/>
          <w:szCs w:val="24"/>
          <w:lang w:eastAsia="hr-HR"/>
        </w:rPr>
        <w:t>133.357,42 € /</w:t>
      </w:r>
      <w:r w:rsidRPr="00430DFD" w:rsidR="00C3574A">
        <w:rPr>
          <w:rFonts w:ascii="Arial" w:hAnsi="Arial" w:eastAsia="Times New Roman" w:cs="Arial"/>
          <w:szCs w:val="24"/>
          <w:lang w:eastAsia="hr-HR"/>
        </w:rPr>
        <w:t>1.004.781,50 kn, dok povlač</w:t>
      </w:r>
      <w:r w:rsidRPr="00430DFD">
        <w:rPr>
          <w:rFonts w:ascii="Arial" w:hAnsi="Arial" w:eastAsia="Times New Roman" w:cs="Arial"/>
          <w:szCs w:val="24"/>
          <w:lang w:eastAsia="hr-HR"/>
        </w:rPr>
        <w:t>i prijavu za osporeni dio tražbine u iznosu od</w:t>
      </w:r>
      <w:r w:rsidRPr="00430DFD" w:rsidR="005D1142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430DFD" w:rsidR="00047E72">
        <w:rPr>
          <w:rFonts w:ascii="Arial" w:hAnsi="Arial" w:eastAsia="Times New Roman" w:cs="Arial"/>
          <w:szCs w:val="24"/>
          <w:lang w:eastAsia="hr-HR"/>
        </w:rPr>
        <w:t>5.798,16 € /</w:t>
      </w:r>
      <w:r w:rsidRPr="00430DFD">
        <w:rPr>
          <w:rFonts w:ascii="Arial" w:hAnsi="Arial" w:eastAsia="Times New Roman" w:cs="Arial"/>
          <w:szCs w:val="24"/>
          <w:lang w:eastAsia="hr-HR"/>
        </w:rPr>
        <w:t xml:space="preserve"> 43.686,25 kn.</w:t>
      </w:r>
      <w:r w:rsidRPr="00430DFD" w:rsidR="00C3574A">
        <w:rPr>
          <w:rFonts w:ascii="Arial" w:hAnsi="Arial" w:eastAsia="Times New Roman" w:cs="Arial"/>
          <w:szCs w:val="24"/>
          <w:lang w:eastAsia="hr-HR"/>
        </w:rPr>
        <w:t xml:space="preserve"> Naime, iz predmetnog podneska proizlazi da navedeni vjerovnik </w:t>
      </w:r>
      <w:r w:rsidRPr="00430DFD" w:rsidR="00910782">
        <w:rPr>
          <w:rFonts w:ascii="Arial" w:hAnsi="Arial" w:eastAsia="Times New Roman" w:cs="Arial"/>
          <w:szCs w:val="24"/>
          <w:lang w:eastAsia="hr-HR"/>
        </w:rPr>
        <w:t>ispravlja iznos svoje tražbine tako da isti glasi:</w:t>
      </w:r>
      <w:r w:rsidRPr="00430DFD" w:rsidR="005D1142">
        <w:rPr>
          <w:rFonts w:ascii="Arial" w:hAnsi="Arial" w:eastAsia="Times New Roman" w:cs="Arial"/>
          <w:szCs w:val="24"/>
          <w:lang w:eastAsia="hr-HR"/>
        </w:rPr>
        <w:t xml:space="preserve"> 133.357,42 € /</w:t>
      </w:r>
      <w:r w:rsidRPr="00430DFD" w:rsidR="00910782">
        <w:rPr>
          <w:rFonts w:ascii="Arial" w:hAnsi="Arial" w:eastAsia="Times New Roman" w:cs="Arial"/>
          <w:szCs w:val="24"/>
          <w:lang w:eastAsia="hr-HR"/>
        </w:rPr>
        <w:t xml:space="preserve"> 1.004.781,50 kn.</w:t>
      </w:r>
      <w:r w:rsidRPr="00430DFD" w:rsidR="00C3574A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430DFD" w:rsidR="006D24A8">
        <w:rPr>
          <w:rFonts w:ascii="Arial" w:hAnsi="Arial" w:eastAsia="Times New Roman" w:cs="Arial"/>
          <w:szCs w:val="24"/>
          <w:lang w:eastAsia="hr-HR"/>
        </w:rPr>
        <w:t xml:space="preserve">Dužnik i povjerenik ostaju kod osporavanja jer ne znaju na što se odnosi osporeni dio. </w:t>
      </w:r>
    </w:p>
    <w:p w:rsidRPr="00430DFD" w:rsidR="002B0B70" w:rsidP="000E1EE0" w:rsidRDefault="002B0B70" w14:paraId="132CE92F" w14:textId="39D605F1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  <w:r w:rsidRPr="00430DFD">
        <w:rPr>
          <w:rFonts w:ascii="Arial" w:hAnsi="Arial" w:eastAsia="Times New Roman" w:cs="Arial"/>
          <w:szCs w:val="24"/>
          <w:lang w:eastAsia="hr-HR"/>
        </w:rPr>
        <w:tab/>
        <w:t>Spisu prileži i podnesak RBA d.d. Zagreb, Magazinska cesta 69, OIB: 53056966535 od 7. ožujka 2023.</w:t>
      </w:r>
      <w:r w:rsidRPr="00430DFD" w:rsidR="00F8556A">
        <w:rPr>
          <w:rFonts w:ascii="Arial" w:hAnsi="Arial" w:eastAsia="Times New Roman" w:cs="Arial"/>
          <w:szCs w:val="24"/>
          <w:lang w:eastAsia="hr-HR"/>
        </w:rPr>
        <w:t xml:space="preserve"> u kojem povlači dio svoje tražbine i ostaje kod iznosa od 508.033,66 € /3.827.779,59 kn</w:t>
      </w:r>
      <w:r w:rsidRPr="00430DFD" w:rsidR="002B143C">
        <w:rPr>
          <w:rFonts w:ascii="Arial" w:hAnsi="Arial" w:eastAsia="Times New Roman" w:cs="Arial"/>
          <w:szCs w:val="24"/>
          <w:lang w:eastAsia="hr-HR"/>
        </w:rPr>
        <w:t xml:space="preserve">. </w:t>
      </w:r>
    </w:p>
    <w:p w:rsidRPr="00430DFD" w:rsidR="00160BDF" w:rsidP="000E1EE0" w:rsidRDefault="002B143C" w14:paraId="47B1E74F" w14:textId="567FE934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  <w:r w:rsidRPr="00430DFD">
        <w:rPr>
          <w:rFonts w:ascii="Arial" w:hAnsi="Arial" w:eastAsia="Times New Roman" w:cs="Arial"/>
          <w:szCs w:val="24"/>
          <w:lang w:eastAsia="hr-HR"/>
        </w:rPr>
        <w:tab/>
        <w:t xml:space="preserve">Spisu prileži podnesak vjerovnika HOTEL PRVAN d.o.o. iz </w:t>
      </w:r>
      <w:r w:rsidRPr="00430DFD" w:rsidR="00764852">
        <w:rPr>
          <w:rFonts w:ascii="Arial" w:hAnsi="Arial" w:eastAsia="Times New Roman" w:cs="Arial"/>
          <w:szCs w:val="24"/>
          <w:lang w:eastAsia="hr-HR"/>
        </w:rPr>
        <w:t xml:space="preserve">Vrgorca, Zagrebačka 31 u kojem se navodi da prijavljuje svoje potraživanje sudu, bez navođenja iznosa te se navedeni vjerovnik obavještava da je rješenjem o otvaranju predstečajnog postupka ovog suda od 16. studenog 2022. u izreci u točki II) navedeno kome i u kojem roku su vjerovnici bili dužni prijaviti svoje tražbine. </w:t>
      </w:r>
      <w:r w:rsidRPr="00430DFD" w:rsidR="00160BDF">
        <w:rPr>
          <w:rFonts w:ascii="Arial" w:hAnsi="Arial" w:eastAsia="Times New Roman" w:cs="Arial"/>
          <w:szCs w:val="24"/>
          <w:lang w:eastAsia="hr-HR"/>
        </w:rPr>
        <w:t xml:space="preserve"> </w:t>
      </w:r>
    </w:p>
    <w:p w:rsidRPr="00430DFD" w:rsidR="00E60C48" w:rsidP="00DA5FD8" w:rsidRDefault="00160BDF" w14:paraId="04970300" w14:textId="7C0DECBF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  <w:r w:rsidRPr="00430DFD">
        <w:rPr>
          <w:rFonts w:ascii="Arial" w:hAnsi="Arial" w:eastAsia="Times New Roman" w:cs="Arial"/>
          <w:szCs w:val="24"/>
          <w:lang w:eastAsia="hr-HR"/>
        </w:rPr>
        <w:tab/>
        <w:t>Vezano za podnesak vjerovnika INPOS, tehnična trgovina na debelo in drobno d.o.o. iz Celja, Opekarniška cesta 2, Republika Slovenija, OIB: 51356331470, od 16. ožujka 2023. koji također prileži spisu, a u kojem se navedeni vjerovnik poziva na odredbu čl. 54 Uredbe (EU) 2015/848 Europskog parlamenta i vijeća od 20. svibnja 2015. o postupku u slučaju nesolventnosti (dalje u tekstu: Uredba)</w:t>
      </w:r>
      <w:r w:rsidRPr="00430DFD" w:rsidR="0042311C">
        <w:rPr>
          <w:rFonts w:ascii="Arial" w:hAnsi="Arial" w:eastAsia="Times New Roman" w:cs="Arial"/>
          <w:szCs w:val="24"/>
          <w:lang w:eastAsia="hr-HR"/>
        </w:rPr>
        <w:t xml:space="preserve">, </w:t>
      </w:r>
      <w:r w:rsidRPr="00430DFD">
        <w:rPr>
          <w:rFonts w:ascii="Arial" w:hAnsi="Arial" w:eastAsia="Times New Roman" w:cs="Arial"/>
          <w:szCs w:val="24"/>
          <w:lang w:eastAsia="hr-HR"/>
        </w:rPr>
        <w:t xml:space="preserve">određeno je da je čim se u državi članici pokrene postupak u slučaju nesolventnosti nadležni sud te države ili upravitelj, </w:t>
      </w:r>
      <w:r w:rsidRPr="00430DFD">
        <w:rPr>
          <w:rFonts w:ascii="Arial" w:hAnsi="Arial" w:eastAsia="Times New Roman" w:cs="Arial"/>
          <w:szCs w:val="24"/>
          <w:lang w:eastAsia="hr-HR"/>
        </w:rPr>
        <w:lastRenderedPageBreak/>
        <w:t xml:space="preserve">kojeg je on imenovao dužan je obavijestiti o tome poznate strane vjerovnike. </w:t>
      </w:r>
      <w:r w:rsidRPr="00430DFD" w:rsidR="00DD317A">
        <w:rPr>
          <w:rFonts w:ascii="Arial" w:hAnsi="Arial" w:eastAsia="Times New Roman" w:cs="Arial"/>
          <w:szCs w:val="24"/>
          <w:lang w:eastAsia="hr-HR"/>
        </w:rPr>
        <w:t xml:space="preserve">Taj vjerovnik navodi da </w:t>
      </w:r>
      <w:r w:rsidRPr="00430DFD" w:rsidR="003B04C2">
        <w:rPr>
          <w:rFonts w:ascii="Arial" w:hAnsi="Arial" w:eastAsia="Times New Roman" w:cs="Arial"/>
          <w:szCs w:val="24"/>
          <w:lang w:eastAsia="hr-HR"/>
        </w:rPr>
        <w:t>vjerovnik</w:t>
      </w:r>
      <w:r w:rsidRPr="00430DFD" w:rsidR="0042311C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430DFD" w:rsidR="00DD317A">
        <w:rPr>
          <w:rFonts w:ascii="Arial" w:hAnsi="Arial" w:eastAsia="Times New Roman" w:cs="Arial"/>
          <w:szCs w:val="24"/>
          <w:lang w:eastAsia="hr-HR"/>
        </w:rPr>
        <w:t xml:space="preserve">prema </w:t>
      </w:r>
      <w:r w:rsidRPr="00430DFD" w:rsidR="0042311C">
        <w:rPr>
          <w:rFonts w:ascii="Arial" w:hAnsi="Arial" w:eastAsia="Times New Roman" w:cs="Arial"/>
          <w:szCs w:val="24"/>
          <w:lang w:eastAsia="hr-HR"/>
        </w:rPr>
        <w:t xml:space="preserve">dužniku </w:t>
      </w:r>
      <w:r w:rsidRPr="00430DFD" w:rsidR="00DD317A">
        <w:rPr>
          <w:rFonts w:ascii="Arial" w:hAnsi="Arial" w:eastAsia="Times New Roman" w:cs="Arial"/>
          <w:szCs w:val="24"/>
          <w:lang w:eastAsia="hr-HR"/>
        </w:rPr>
        <w:t>ima tražbinu u iznosu od 8.710,79 € / kn temeljem bianco zadužnice ovjerene od strane javnog bilježnika Željkice Kirin iz Ivanić Grada, pod brojem OV-389/22 od 20. siječnja 2022. zbog neispunjenja obveza preuzeti</w:t>
      </w:r>
      <w:r w:rsidRPr="00430DFD" w:rsidR="0022539F">
        <w:rPr>
          <w:rFonts w:ascii="Arial" w:hAnsi="Arial" w:eastAsia="Times New Roman" w:cs="Arial"/>
          <w:szCs w:val="24"/>
          <w:lang w:eastAsia="hr-HR"/>
        </w:rPr>
        <w:t>h</w:t>
      </w:r>
      <w:r w:rsidRPr="00430DFD" w:rsidR="00DD317A">
        <w:rPr>
          <w:rFonts w:ascii="Arial" w:hAnsi="Arial" w:eastAsia="Times New Roman" w:cs="Arial"/>
          <w:szCs w:val="24"/>
          <w:lang w:eastAsia="hr-HR"/>
        </w:rPr>
        <w:t xml:space="preserve"> ugovorom. </w:t>
      </w:r>
      <w:r w:rsidRPr="00430DFD" w:rsidR="00EB154E">
        <w:rPr>
          <w:rFonts w:ascii="Arial" w:hAnsi="Arial" w:eastAsia="Times New Roman" w:cs="Arial"/>
          <w:szCs w:val="24"/>
          <w:lang w:eastAsia="hr-HR"/>
        </w:rPr>
        <w:t xml:space="preserve">Predlaže ovom sudu prihvatiti prijavu njegove tražbine kao pravodobnu i uvrstiti je u tablicu prijavljenih tražbina. </w:t>
      </w:r>
    </w:p>
    <w:p w:rsidRPr="00430DFD" w:rsidR="00576811" w:rsidP="000E1EE0" w:rsidRDefault="00576811" w14:paraId="769AE150" w14:textId="1850292C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  <w:r w:rsidRPr="00430DFD">
        <w:rPr>
          <w:rFonts w:ascii="Arial" w:hAnsi="Arial" w:eastAsia="Times New Roman" w:cs="Arial"/>
          <w:szCs w:val="24"/>
          <w:lang w:eastAsia="hr-HR"/>
        </w:rPr>
        <w:tab/>
        <w:t xml:space="preserve">Vezano za tražbinu BRATI RITOŠA d.o.o. vjerovnik ističe da se dužnik i povjerenik nisu jasno izjasnili koji je razlog osporavanja jer navod da se tražbina osporava zbog troškova javnog bilježnika i odvjetnika nije razlog za osporavanje. Osim toga neosnovano je da se ne priznaju troškovi ako je priznata glavnica. . Dužnik i povjerenik suglasno izjaljuju da je ova tražbina osporena djelomično za troškove postupka u odnosu na koji dio je u tijeku sudski postupak. </w:t>
      </w:r>
    </w:p>
    <w:p w:rsidRPr="00430DFD" w:rsidR="00582590" w:rsidP="000E1EE0" w:rsidRDefault="00582590" w14:paraId="564849EF" w14:textId="45AD06D8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  <w:r w:rsidRPr="00430DFD">
        <w:rPr>
          <w:rFonts w:ascii="Arial" w:hAnsi="Arial" w:eastAsia="Times New Roman" w:cs="Arial"/>
          <w:szCs w:val="24"/>
          <w:lang w:eastAsia="hr-HR"/>
        </w:rPr>
        <w:tab/>
        <w:t>Vezano za tražbinu pod rednim brojem 123. CROATIA OSIGURANJE d.d. prisutni vjerovnik izjavljuje da povlači tražbinu za iznos od 61.525,45€/ 463.563,49 kn. Ostaje kod potraživanja od 35.725,57€/ 269.174,28 kn.</w:t>
      </w:r>
      <w:r w:rsidRPr="00430DFD" w:rsidR="00E43DCE">
        <w:rPr>
          <w:rFonts w:ascii="Arial" w:hAnsi="Arial" w:eastAsia="Times New Roman" w:cs="Arial"/>
          <w:szCs w:val="24"/>
          <w:lang w:eastAsia="hr-HR"/>
        </w:rPr>
        <w:t xml:space="preserve"> Dužnik i povjerenik otklanjaju osporavanje na taj dio i priznaju u cijelosti tražbinu u iznosu od 35.725,57€/ 269.174,28 kn.</w:t>
      </w:r>
    </w:p>
    <w:p w:rsidRPr="00430DFD" w:rsidR="00E266E8" w:rsidP="000E1EE0" w:rsidRDefault="00E266E8" w14:paraId="19EC687C" w14:textId="12C18447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  <w:r w:rsidRPr="00430DFD">
        <w:rPr>
          <w:rFonts w:ascii="Arial" w:hAnsi="Arial" w:eastAsia="Times New Roman" w:cs="Arial"/>
          <w:szCs w:val="24"/>
          <w:lang w:eastAsia="hr-HR"/>
        </w:rPr>
        <w:tab/>
        <w:t xml:space="preserve">Spisu prileži i podnesak stečajnog vjerovnika SCHWARZL d.o.o. od 27. ožujjka 2023. u kojem se predlaže otklanjanje osporavanja za iznos od 180.001,60 kn jer se radi o tražbini koja je osiguranja zadužnicom, a cesijom nije provedena, time da se navodi da cesija vrijedi tek po naplati. Dužnik i povjerenik ostaju kod osporavanja tražbine kako je navedeno u tablici osprenih tražbina te time osporavanje nije otklonjeno. </w:t>
      </w:r>
    </w:p>
    <w:p w:rsidR="0055351B" w:rsidP="000E1EE0" w:rsidRDefault="0055351B" w14:paraId="24FC6233" w14:textId="17CCFF29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  <w:r w:rsidRPr="00430DFD">
        <w:rPr>
          <w:rFonts w:ascii="Arial" w:hAnsi="Arial" w:eastAsia="Times New Roman" w:cs="Arial"/>
          <w:szCs w:val="24"/>
          <w:lang w:eastAsia="hr-HR"/>
        </w:rPr>
        <w:tab/>
        <w:t xml:space="preserve">Vjerovnik KPA UNICON d.o.o. predaje u spis Rješenje VTS-a RH broj Pž-1540/22 od 28. veljače 2023., a nakon uvida u tu odluku i dužnik i povjerenik ostaju kod osporavanja. </w:t>
      </w:r>
    </w:p>
    <w:p w:rsidR="00427A8D" w:rsidP="000E1EE0" w:rsidRDefault="00427A8D" w14:paraId="2E658F74" w14:textId="6EDA093F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  <w:r>
        <w:rPr>
          <w:rFonts w:ascii="Arial" w:hAnsi="Arial" w:eastAsia="Times New Roman" w:cs="Arial"/>
          <w:szCs w:val="24"/>
          <w:lang w:eastAsia="hr-HR"/>
        </w:rPr>
        <w:tab/>
        <w:t xml:space="preserve">Punomoćnik vjerovnika PRANGL HRVATSKA d.o.o.  navodi da je također prijavio svoju tražbinu, a povjerenik i dužnik isiču da je tražbina izvan roka. </w:t>
      </w:r>
    </w:p>
    <w:p w:rsidRPr="00430DFD" w:rsidR="00427A8D" w:rsidP="000E1EE0" w:rsidRDefault="00427A8D" w14:paraId="3DA1A8C1" w14:textId="4ADBB052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  <w:r>
        <w:rPr>
          <w:rFonts w:ascii="Arial" w:hAnsi="Arial" w:eastAsia="Times New Roman" w:cs="Arial"/>
          <w:szCs w:val="24"/>
          <w:lang w:eastAsia="hr-HR"/>
        </w:rPr>
        <w:tab/>
        <w:t xml:space="preserve">Čitaju se tražbine vjerovnika podnijete izvan roka. Tablica nepravodobno prijavljenih tražbina sastavni je dio zapisnika. </w:t>
      </w:r>
    </w:p>
    <w:p w:rsidR="00A71474" w:rsidP="000E1EE0" w:rsidRDefault="000E1EE0" w14:paraId="6CF23CB5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Vezano za razlučne i izlučne vjerovnike, sukladno čl. 46. st. 6. SZ-a izlučna i razlučna prava nisu pred</w:t>
      </w:r>
      <w:r w:rsidR="00A837BF">
        <w:rPr>
          <w:rFonts w:ascii="Arial" w:hAnsi="Arial" w:cs="Arial"/>
          <w:szCs w:val="24"/>
        </w:rPr>
        <w:t>met ispitivanja na ovom ročištu.</w:t>
      </w:r>
    </w:p>
    <w:p w:rsidR="000E1EE0" w:rsidP="000E1EE0" w:rsidRDefault="000E1EE0" w14:paraId="39E34B1F" w14:textId="42E89460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</w:t>
      </w:r>
    </w:p>
    <w:p w:rsidR="00C45A0C" w:rsidP="000E1EE0" w:rsidRDefault="00C45A0C" w14:paraId="6F90FD44" w14:textId="797457E6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C45A0C" w:rsidP="000E1EE0" w:rsidRDefault="00C45A0C" w14:paraId="7F5CFCF3" w14:textId="4C8C71DE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C45A0C" w:rsidP="000E1EE0" w:rsidRDefault="00C45A0C" w14:paraId="42F93B99" w14:textId="21FFAA19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C45A0C" w:rsidP="000E1EE0" w:rsidRDefault="00C45A0C" w14:paraId="682D3528" w14:textId="06A94A4F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C45A0C" w:rsidP="000E1EE0" w:rsidRDefault="00C45A0C" w14:paraId="27945EB1" w14:textId="64575349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C45A0C" w:rsidP="000E1EE0" w:rsidRDefault="00C45A0C" w14:paraId="0522FA81" w14:textId="3138D9C3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C45A0C" w:rsidP="000E1EE0" w:rsidRDefault="00C45A0C" w14:paraId="6D06ED13" w14:textId="5819A0D6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C45A0C" w:rsidP="000E1EE0" w:rsidRDefault="00C45A0C" w14:paraId="6A3C2701" w14:textId="54B5CA6E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C45A0C" w:rsidP="000E1EE0" w:rsidRDefault="00C45A0C" w14:paraId="5D23BA32" w14:textId="00DF8B7B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C45A0C" w:rsidP="000E1EE0" w:rsidRDefault="00C45A0C" w14:paraId="1AF697DF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111BEF" w:rsidR="003A4475" w:rsidP="000E1EE0" w:rsidRDefault="003A4475" w14:paraId="0C308C3E" w14:textId="5EEA95F8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111BEF">
        <w:rPr>
          <w:rFonts w:ascii="Arial" w:hAnsi="Arial" w:cs="Arial"/>
          <w:szCs w:val="24"/>
        </w:rPr>
        <w:t>Tablica izlučnih vjerovnika:</w:t>
      </w:r>
    </w:p>
    <w:p w:rsidRPr="00312F45" w:rsidR="003A4475" w:rsidP="000E1EE0" w:rsidRDefault="003A4475" w14:paraId="4CE914DF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tbl>
      <w:tblPr>
        <w:tblW w:w="5000" w:type="pct"/>
        <w:jc w:val="center"/>
        <w:tblLook w:firstRow="1" w:lastRow="0" w:firstColumn="1" w:lastColumn="0" w:noHBand="0" w:noVBand="1" w:val="04A0"/>
      </w:tblPr>
      <w:tblGrid>
        <w:gridCol w:w="909"/>
        <w:gridCol w:w="1026"/>
        <w:gridCol w:w="1073"/>
        <w:gridCol w:w="1601"/>
        <w:gridCol w:w="917"/>
        <w:gridCol w:w="1034"/>
        <w:gridCol w:w="1127"/>
        <w:gridCol w:w="1127"/>
        <w:gridCol w:w="1594"/>
        <w:gridCol w:w="987"/>
        <w:gridCol w:w="2597"/>
      </w:tblGrid>
      <w:tr w:rsidRPr="00BA52DC" w:rsidR="00111BEF" w:rsidTr="001D4A6D" w14:paraId="695D1631" w14:textId="77777777">
        <w:trPr>
          <w:trHeight w:val="1372"/>
          <w:jc w:val="center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BA52DC" w:rsidR="00111BEF" w:rsidP="001D4A6D" w:rsidRDefault="00111BEF" w14:paraId="4717C6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Redni broj prijavljene tražbine</w:t>
            </w:r>
          </w:p>
        </w:tc>
        <w:tc>
          <w:tcPr>
            <w:tcW w:w="373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BA52DC" w:rsidR="00111BEF" w:rsidP="001D4A6D" w:rsidRDefault="00111BEF" w14:paraId="763161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Ime i prezime / Naziv vjerovnika</w:t>
            </w:r>
          </w:p>
        </w:tc>
        <w:tc>
          <w:tcPr>
            <w:tcW w:w="354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BA52DC" w:rsidR="00111BEF" w:rsidP="001D4A6D" w:rsidRDefault="00111BEF" w14:paraId="5F86FD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OIB vjerovnika</w:t>
            </w:r>
          </w:p>
        </w:tc>
        <w:tc>
          <w:tcPr>
            <w:tcW w:w="529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BA52DC" w:rsidR="00111BEF" w:rsidP="001D4A6D" w:rsidRDefault="00111BEF" w14:paraId="58A571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Adresa vjerovnika</w:t>
            </w:r>
          </w:p>
        </w:tc>
        <w:tc>
          <w:tcPr>
            <w:tcW w:w="3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A52DC" w:rsidR="00111BEF" w:rsidP="001D4A6D" w:rsidRDefault="00111BEF" w14:paraId="5E02D63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IZNOS OBVEZE PREMA IZVJEŠĆU DUŽNIKA (EUR)</w:t>
            </w:r>
          </w:p>
        </w:tc>
        <w:tc>
          <w:tcPr>
            <w:tcW w:w="3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A52DC" w:rsidR="00111BEF" w:rsidP="001D4A6D" w:rsidRDefault="00111BEF" w14:paraId="2DDFDB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IZNOS OBVEZE PREMA IZVJEŠĆU DUŽNIKA (HRK)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A52DC" w:rsidR="00111BEF" w:rsidP="001D4A6D" w:rsidRDefault="00111BEF" w14:paraId="7FFC9A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IZNOS TRAŽBINE PREMA PRIJAVI VJEROVNIKA (EUR)</w:t>
            </w:r>
          </w:p>
        </w:tc>
        <w:tc>
          <w:tcPr>
            <w:tcW w:w="3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A52DC" w:rsidR="00111BEF" w:rsidP="001D4A6D" w:rsidRDefault="00111BEF" w14:paraId="18C5C1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IZNOS TRAŽBINE PREMA PRIJAVI VJEROVNIKA (HRK)</w:t>
            </w:r>
          </w:p>
        </w:tc>
        <w:tc>
          <w:tcPr>
            <w:tcW w:w="524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BA52DC" w:rsidR="00111BEF" w:rsidP="001D4A6D" w:rsidRDefault="00111BEF" w14:paraId="75A5B3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Ovršna isprava</w:t>
            </w:r>
          </w:p>
        </w:tc>
        <w:tc>
          <w:tcPr>
            <w:tcW w:w="385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BA52DC" w:rsidR="00111BEF" w:rsidP="001D4A6D" w:rsidRDefault="00111BEF" w14:paraId="70F507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Pravna osnova tražbine</w:t>
            </w:r>
          </w:p>
        </w:tc>
        <w:tc>
          <w:tcPr>
            <w:tcW w:w="1098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BA52DC" w:rsidR="00111BEF" w:rsidP="001D4A6D" w:rsidRDefault="00111BEF" w14:paraId="032624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Predmet na kojem postoji razlučno/izlučno pravo</w:t>
            </w:r>
          </w:p>
        </w:tc>
      </w:tr>
      <w:tr w:rsidRPr="00BA52DC" w:rsidR="00111BEF" w:rsidTr="001D4A6D" w14:paraId="3AFAE609" w14:textId="77777777">
        <w:trPr>
          <w:trHeight w:val="971"/>
          <w:jc w:val="center"/>
        </w:trPr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A52DC" w:rsidR="00111BEF" w:rsidP="001D4A6D" w:rsidRDefault="00111BEF" w14:paraId="33294F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891.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A52DC" w:rsidR="00111BEF" w:rsidP="001D4A6D" w:rsidRDefault="00111BEF" w14:paraId="52D5788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6"/>
                <w:lang w:eastAsia="hr-HR"/>
              </w:rPr>
              <w:t>IZLUČNI VJEROVNIK</w:t>
            </w: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- OTP LEASING D.D.</w:t>
            </w:r>
          </w:p>
        </w:tc>
        <w:tc>
          <w:tcPr>
            <w:tcW w:w="3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A52DC" w:rsidR="00111BEF" w:rsidP="001D4A6D" w:rsidRDefault="00111BEF" w14:paraId="627E78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23780250353</w:t>
            </w:r>
          </w:p>
        </w:tc>
        <w:tc>
          <w:tcPr>
            <w:tcW w:w="5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A52DC" w:rsidR="00111BEF" w:rsidP="001D4A6D" w:rsidRDefault="00111BEF" w14:paraId="28E8CC0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PETROVARADINSKA ULICA 1, 10000 ZAGREB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A52DC" w:rsidR="00111BEF" w:rsidP="001D4A6D" w:rsidRDefault="00111BEF" w14:paraId="05E73AE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8.692,55</w:t>
            </w:r>
          </w:p>
        </w:tc>
        <w:tc>
          <w:tcPr>
            <w:tcW w:w="3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A52DC" w:rsidR="00111BEF" w:rsidP="001D4A6D" w:rsidRDefault="00111BEF" w14:paraId="12CC538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65.493,99</w:t>
            </w:r>
          </w:p>
        </w:tc>
        <w:tc>
          <w:tcPr>
            <w:tcW w:w="3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A52DC" w:rsidR="00111BEF" w:rsidP="001D4A6D" w:rsidRDefault="00111BEF" w14:paraId="43ADACE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7.355,36</w:t>
            </w:r>
          </w:p>
        </w:tc>
        <w:tc>
          <w:tcPr>
            <w:tcW w:w="3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A52DC" w:rsidR="00111BEF" w:rsidP="001D4A6D" w:rsidRDefault="00111BEF" w14:paraId="78CDDBB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55.418,94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A52DC" w:rsidR="00111BEF" w:rsidP="001D4A6D" w:rsidRDefault="00111BEF" w14:paraId="0C742E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DA (43.300,00 EUR)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A52DC" w:rsidR="00111BEF" w:rsidP="001D4A6D" w:rsidRDefault="00111BEF" w14:paraId="602668DC" w14:textId="77777777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Ugovor o financijskom leasingu broj 1033147</w:t>
            </w:r>
          </w:p>
        </w:tc>
        <w:tc>
          <w:tcPr>
            <w:tcW w:w="10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BA52DC" w:rsidR="00111BEF" w:rsidP="001D4A6D" w:rsidRDefault="00111BEF" w14:paraId="3C91A886" w14:textId="77777777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 xml:space="preserve">KASSBOHRER LABUDICA SLS L 3. </w:t>
            </w:r>
          </w:p>
        </w:tc>
      </w:tr>
      <w:tr w:rsidRPr="00BA52DC" w:rsidR="00111BEF" w:rsidTr="001D4A6D" w14:paraId="55DD8B29" w14:textId="77777777">
        <w:trPr>
          <w:trHeight w:val="2429"/>
          <w:jc w:val="center"/>
        </w:trPr>
        <w:tc>
          <w:tcPr>
            <w:tcW w:w="3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A52DC" w:rsidR="00111BEF" w:rsidP="001D4A6D" w:rsidRDefault="00111BEF" w14:paraId="4657BA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892.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A52DC" w:rsidR="00111BEF" w:rsidP="001D4A6D" w:rsidRDefault="00111BEF" w14:paraId="2E984C5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6"/>
                <w:lang w:eastAsia="hr-HR"/>
              </w:rPr>
              <w:t xml:space="preserve">IZLUČNI VJEROVNIK </w:t>
            </w: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- UNICREDIT LEASING CROATIA D.O.O.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A52DC" w:rsidR="00111BEF" w:rsidP="001D4A6D" w:rsidRDefault="00111BEF" w14:paraId="23B607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18736141210</w:t>
            </w:r>
          </w:p>
        </w:tc>
        <w:tc>
          <w:tcPr>
            <w:tcW w:w="5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A52DC" w:rsidR="00111BEF" w:rsidP="001D4A6D" w:rsidRDefault="00111BEF" w14:paraId="194DFF1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SAMOBORSKA CESTA 145, 10000 ZAGREB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A52DC" w:rsidR="00111BEF" w:rsidP="001D4A6D" w:rsidRDefault="00111BEF" w14:paraId="60405AB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261.232,93</w:t>
            </w:r>
          </w:p>
        </w:tc>
        <w:tc>
          <w:tcPr>
            <w:tcW w:w="3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A52DC" w:rsidR="00111BEF" w:rsidP="001D4A6D" w:rsidRDefault="00111BEF" w14:paraId="1FE5094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1.968.259,48</w:t>
            </w:r>
          </w:p>
        </w:tc>
        <w:tc>
          <w:tcPr>
            <w:tcW w:w="3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A52DC" w:rsidR="00111BEF" w:rsidP="001D4A6D" w:rsidRDefault="00111BEF" w14:paraId="30A0D63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660.517,63</w:t>
            </w:r>
          </w:p>
        </w:tc>
        <w:tc>
          <w:tcPr>
            <w:tcW w:w="3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A52DC" w:rsidR="00111BEF" w:rsidP="001D4A6D" w:rsidRDefault="00111BEF" w14:paraId="25478A8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4.976.670,06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A52DC" w:rsidR="00111BEF" w:rsidP="001D4A6D" w:rsidRDefault="00111BEF" w14:paraId="449AF3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 xml:space="preserve">DA (11.330.589,30 kn + 427.496,33 EUR) </w:t>
            </w:r>
          </w:p>
        </w:tc>
        <w:tc>
          <w:tcPr>
            <w:tcW w:w="3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A52DC" w:rsidR="00111BEF" w:rsidP="001D4A6D" w:rsidRDefault="00111BEF" w14:paraId="076A290A" w14:textId="77777777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54 ugovora o financijskom i operativnom leasingu (brojevi ugovora specificirani su u prijavi)</w:t>
            </w:r>
          </w:p>
        </w:tc>
        <w:tc>
          <w:tcPr>
            <w:tcW w:w="10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A52DC" w:rsidR="00111BEF" w:rsidP="001D4A6D" w:rsidRDefault="00111BEF" w14:paraId="0EB521C7" w14:textId="77777777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54 objekta leasinga: JCB 110W T4F TAB 4.4 ROVOKOPAČ, Volkswagen CADDY 2.0 TRENDLINE VAN TDI, JCB JS 145 W TAB, JCB 3CX 4.4 Rovokopač - utovarivač ( 2 komada), JCB 48Z-1 Mini bager (2 komada), Ammann AFW 150-2 Minifinišer na kotačima, AMMANN ASC 110 T3 DEMO VALJAK, Volkswagen PASSAT 2.0 TDI, Volkswagen  CRAFTER 2.0 35 DUPLA KABINA, Opel Movano 2.3 Crew Cab Dropside FWD - SRW (43 komada)</w:t>
            </w:r>
          </w:p>
        </w:tc>
      </w:tr>
      <w:tr w:rsidRPr="00BA52DC" w:rsidR="00111BEF" w:rsidTr="001D4A6D" w14:paraId="7BD4BC16" w14:textId="77777777">
        <w:trPr>
          <w:trHeight w:val="971"/>
          <w:jc w:val="center"/>
        </w:trPr>
        <w:tc>
          <w:tcPr>
            <w:tcW w:w="3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A52DC" w:rsidR="00111BEF" w:rsidP="001D4A6D" w:rsidRDefault="00111BEF" w14:paraId="2F3082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896.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A52DC" w:rsidR="00111BEF" w:rsidP="001D4A6D" w:rsidRDefault="00111BEF" w14:paraId="7314FE4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6"/>
                <w:lang w:eastAsia="hr-HR"/>
              </w:rPr>
              <w:t>IZLUČNI VJEROVNIK</w:t>
            </w: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- PORSCHE LEASING D.O.O.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A52DC" w:rsidR="00111BEF" w:rsidP="001D4A6D" w:rsidRDefault="00111BEF" w14:paraId="076CC8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90275854576</w:t>
            </w:r>
          </w:p>
        </w:tc>
        <w:tc>
          <w:tcPr>
            <w:tcW w:w="5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A52DC" w:rsidR="00111BEF" w:rsidP="001D4A6D" w:rsidRDefault="00111BEF" w14:paraId="73478DD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ULICA VELIMIRA ŠKORPIKA 21, 10000 ZAGREB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A52DC" w:rsidR="00111BEF" w:rsidP="001D4A6D" w:rsidRDefault="00111BEF" w14:paraId="1B19F6E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A52DC" w:rsidR="00111BEF" w:rsidP="001D4A6D" w:rsidRDefault="00111BEF" w14:paraId="4E21EEE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A52DC" w:rsidR="00111BEF" w:rsidP="001D4A6D" w:rsidRDefault="00111BEF" w14:paraId="06D819B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3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A52DC" w:rsidR="00111BEF" w:rsidP="001D4A6D" w:rsidRDefault="00111BEF" w14:paraId="2B5E977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A52DC" w:rsidR="00111BEF" w:rsidP="001D4A6D" w:rsidRDefault="00111BEF" w14:paraId="66E53C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DA (1.000.000,00 KN)</w:t>
            </w:r>
          </w:p>
        </w:tc>
        <w:tc>
          <w:tcPr>
            <w:tcW w:w="3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A52DC" w:rsidR="00111BEF" w:rsidP="001D4A6D" w:rsidRDefault="00111BEF" w14:paraId="034F8C11" w14:textId="77777777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Ugovor o financijskom leasingu broj 100174</w:t>
            </w:r>
          </w:p>
        </w:tc>
        <w:tc>
          <w:tcPr>
            <w:tcW w:w="10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A52DC" w:rsidR="00111BEF" w:rsidP="001D4A6D" w:rsidRDefault="00111BEF" w14:paraId="1DBD222C" w14:textId="77777777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BA52DC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VOLKSWAGEN POLO 1.2 TDI Trendline</w:t>
            </w:r>
          </w:p>
        </w:tc>
      </w:tr>
    </w:tbl>
    <w:p w:rsidR="004423B5" w:rsidP="000E1EE0" w:rsidRDefault="004423B5" w14:paraId="4003BE27" w14:textId="1168EAE2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655EBA99" w14:textId="6E51D6CB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4F4E022C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5DF06753" w14:textId="23284CB2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="00C45A0C" w:rsidP="000E1EE0" w:rsidRDefault="00C45A0C" w14:paraId="5C130056" w14:textId="66F07517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="00C45A0C" w:rsidP="000E1EE0" w:rsidRDefault="00C45A0C" w14:paraId="31C8F069" w14:textId="00AD7A53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="00C45A0C" w:rsidP="000E1EE0" w:rsidRDefault="00C45A0C" w14:paraId="1A3A7ABA" w14:textId="57FF3C64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="00C45A0C" w:rsidP="000E1EE0" w:rsidRDefault="00C45A0C" w14:paraId="75BCAD37" w14:textId="4BEEE5B2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A71474" w:rsidR="00C45A0C" w:rsidP="000E1EE0" w:rsidRDefault="00C45A0C" w14:paraId="26EEC66A" w14:textId="77777777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111BEF" w:rsidR="00D95863" w:rsidP="000E1EE0" w:rsidRDefault="00D95863" w14:paraId="0107A8A3" w14:textId="7912D4C3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111BEF">
        <w:rPr>
          <w:rFonts w:ascii="Arial" w:hAnsi="Arial" w:cs="Arial"/>
          <w:szCs w:val="24"/>
        </w:rPr>
        <w:t xml:space="preserve">Tablica razlučnih vjerovnika: </w:t>
      </w:r>
    </w:p>
    <w:p w:rsidR="00D95863" w:rsidP="000E1EE0" w:rsidRDefault="00D95863" w14:paraId="0038FE67" w14:textId="0823134D">
      <w:pPr>
        <w:spacing w:after="0" w:line="240" w:lineRule="auto"/>
        <w:jc w:val="both"/>
        <w:rPr>
          <w:rFonts w:ascii="Arial" w:hAnsi="Arial" w:cs="Arial"/>
          <w:szCs w:val="24"/>
        </w:rPr>
      </w:pPr>
    </w:p>
    <w:tbl>
      <w:tblPr>
        <w:tblW w:w="5000" w:type="pct"/>
        <w:jc w:val="center"/>
        <w:tblLook w:firstRow="1" w:lastRow="0" w:firstColumn="1" w:lastColumn="0" w:noHBand="0" w:noVBand="1" w:val="04A0"/>
      </w:tblPr>
      <w:tblGrid>
        <w:gridCol w:w="909"/>
        <w:gridCol w:w="1027"/>
        <w:gridCol w:w="1472"/>
        <w:gridCol w:w="994"/>
        <w:gridCol w:w="1035"/>
        <w:gridCol w:w="1035"/>
        <w:gridCol w:w="1128"/>
        <w:gridCol w:w="1128"/>
        <w:gridCol w:w="1626"/>
        <w:gridCol w:w="1917"/>
        <w:gridCol w:w="1721"/>
      </w:tblGrid>
      <w:tr w:rsidRPr="001C6045" w:rsidR="00111BEF" w:rsidTr="00875A0A" w14:paraId="176DC2A7" w14:textId="77777777">
        <w:trPr>
          <w:trHeight w:val="1245"/>
          <w:jc w:val="center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1C6045" w:rsidR="00111BEF" w:rsidP="001D4A6D" w:rsidRDefault="00111BEF" w14:paraId="1470955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Redni broj prijavljene tražbine</w:t>
            </w:r>
          </w:p>
        </w:tc>
        <w:tc>
          <w:tcPr>
            <w:tcW w:w="36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1C6045" w:rsidR="00111BEF" w:rsidP="001D4A6D" w:rsidRDefault="00111BEF" w14:paraId="3E1D7E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Ime i prezime / Naziv vjerovnika</w:t>
            </w:r>
          </w:p>
        </w:tc>
        <w:tc>
          <w:tcPr>
            <w:tcW w:w="52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1C6045" w:rsidR="00111BEF" w:rsidP="001D4A6D" w:rsidRDefault="00111BEF" w14:paraId="0C9B01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OIB vjerovnika</w:t>
            </w:r>
          </w:p>
        </w:tc>
        <w:tc>
          <w:tcPr>
            <w:tcW w:w="35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1C6045" w:rsidR="00111BEF" w:rsidP="001D4A6D" w:rsidRDefault="00111BEF" w14:paraId="31971B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Adresa vjerovnika</w:t>
            </w:r>
          </w:p>
        </w:tc>
        <w:tc>
          <w:tcPr>
            <w:tcW w:w="3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1C6045" w:rsidR="00111BEF" w:rsidP="001D4A6D" w:rsidRDefault="00111BEF" w14:paraId="0CFC18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IZNOS OBVEZE PREMA IZVJEŠĆU DUŽNIKA (EUR)</w:t>
            </w:r>
          </w:p>
        </w:tc>
        <w:tc>
          <w:tcPr>
            <w:tcW w:w="3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1C6045" w:rsidR="00111BEF" w:rsidP="001D4A6D" w:rsidRDefault="00111BEF" w14:paraId="3E44A2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IZNOS OBVEZE PREMA IZVJEŠĆU DUŽNIKA (HRK)</w:t>
            </w:r>
          </w:p>
        </w:tc>
        <w:tc>
          <w:tcPr>
            <w:tcW w:w="40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1C6045" w:rsidR="00111BEF" w:rsidP="001D4A6D" w:rsidRDefault="00111BEF" w14:paraId="6A100F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IZNOS TRAŽBINE PREMA PRIJAVI VJEROVNIKA (EUR)</w:t>
            </w:r>
          </w:p>
        </w:tc>
        <w:tc>
          <w:tcPr>
            <w:tcW w:w="40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1C6045" w:rsidR="00111BEF" w:rsidP="001D4A6D" w:rsidRDefault="00111BEF" w14:paraId="052684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IZNOS TRAŽBINE PREMA PRIJAVI VJEROVNIKA (HRK)</w:t>
            </w:r>
          </w:p>
        </w:tc>
        <w:tc>
          <w:tcPr>
            <w:tcW w:w="58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1C6045" w:rsidR="00111BEF" w:rsidP="001D4A6D" w:rsidRDefault="00111BEF" w14:paraId="31A803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Ovršna isprava</w:t>
            </w:r>
          </w:p>
        </w:tc>
        <w:tc>
          <w:tcPr>
            <w:tcW w:w="68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1C6045" w:rsidR="00111BEF" w:rsidP="001D4A6D" w:rsidRDefault="00111BEF" w14:paraId="15A624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Pravna osnova tražbine</w:t>
            </w:r>
          </w:p>
        </w:tc>
        <w:tc>
          <w:tcPr>
            <w:tcW w:w="61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1C6045" w:rsidR="00111BEF" w:rsidP="001D4A6D" w:rsidRDefault="00111BEF" w14:paraId="21CED9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Predmet na kojem postoji razlučno/izlučno pravo</w:t>
            </w:r>
          </w:p>
        </w:tc>
      </w:tr>
      <w:tr w:rsidRPr="001C6045" w:rsidR="00111BEF" w:rsidTr="00875A0A" w14:paraId="2881A460" w14:textId="77777777">
        <w:trPr>
          <w:trHeight w:val="4233"/>
          <w:jc w:val="center"/>
        </w:trPr>
        <w:tc>
          <w:tcPr>
            <w:tcW w:w="32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1C6045" w:rsidR="00111BEF" w:rsidP="001D4A6D" w:rsidRDefault="00111BEF" w14:paraId="68D1427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887.</w:t>
            </w:r>
          </w:p>
        </w:tc>
        <w:tc>
          <w:tcPr>
            <w:tcW w:w="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1C6045" w:rsidR="00111BEF" w:rsidP="001D4A6D" w:rsidRDefault="00111BEF" w14:paraId="3EEF486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6"/>
                <w:lang w:eastAsia="hr-HR"/>
              </w:rPr>
              <w:t xml:space="preserve">RAZLUČNI VJEROVNIK </w:t>
            </w: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- AGRAM BANKA D.O.O.</w:t>
            </w:r>
          </w:p>
        </w:tc>
        <w:tc>
          <w:tcPr>
            <w:tcW w:w="5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C6045" w:rsidR="00111BEF" w:rsidP="001D4A6D" w:rsidRDefault="00111BEF" w14:paraId="7CB9D0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70663193635</w:t>
            </w:r>
          </w:p>
        </w:tc>
        <w:tc>
          <w:tcPr>
            <w:tcW w:w="3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1C6045" w:rsidR="00111BEF" w:rsidP="001D4A6D" w:rsidRDefault="00111BEF" w14:paraId="7F6EFF0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ULICA GRADA VUKOVARA 74, 10000 ZAGREB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C6045" w:rsidR="00111BEF" w:rsidP="001D4A6D" w:rsidRDefault="00111BEF" w14:paraId="603B737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542.575,70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C6045" w:rsidR="00111BEF" w:rsidP="001D4A6D" w:rsidRDefault="00111BEF" w14:paraId="63C9325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4.088.036,64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C6045" w:rsidR="00111BEF" w:rsidP="001D4A6D" w:rsidRDefault="00111BEF" w14:paraId="389CD71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2.141.872,79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C6045" w:rsidR="00111BEF" w:rsidP="001D4A6D" w:rsidRDefault="00111BEF" w14:paraId="73F59DD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16.137.940,53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C6045" w:rsidR="00111BEF" w:rsidP="001D4A6D" w:rsidRDefault="00111BEF" w14:paraId="30B562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DA (25.000.000,00 kn)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1C6045" w:rsidR="00111BEF" w:rsidP="001D4A6D" w:rsidRDefault="00111BEF" w14:paraId="39966BD2" w14:textId="77777777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Sporazum o osiguranju okvirne novčane tražbine zasnivanjem založnog prava broj 27082021/ZG (OV-11525/2021) i Dodatak  navedenon Sporazumu(OV-17437/2021)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1C6045" w:rsidR="00111BEF" w:rsidP="001D4A6D" w:rsidRDefault="00111BEF" w14:paraId="5AB3383F" w14:textId="77777777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 xml:space="preserve">Nekretnine upisane kod OS u Velikoj Gorici, ZK Odjel Ivanić Grad, k.o. Ivanić Grad , zk.ul.291, 2712, 3371, 3355, 612, te kod OGS u Zagrebu, ZK Odjel Zagreb, k.o. Grad Zagreb, zk.ul. 7543 (74. Suvlasnički dio:177/10000 ETAŽNO VLASNIŠTVO E-74). </w:t>
            </w:r>
            <w:r w:rsidRPr="001C6045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Iznos osigurane tražbine</w:t>
            </w:r>
            <w:r w:rsidRPr="001C6045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 xml:space="preserve"> </w:t>
            </w:r>
            <w:r w:rsidRPr="001C6045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iznosi 16.101.780,68 kn.</w:t>
            </w:r>
          </w:p>
        </w:tc>
      </w:tr>
      <w:tr w:rsidRPr="001C6045" w:rsidR="00111BEF" w:rsidTr="00875A0A" w14:paraId="0B68868C" w14:textId="77777777">
        <w:trPr>
          <w:trHeight w:val="7998"/>
          <w:jc w:val="center"/>
        </w:trPr>
        <w:tc>
          <w:tcPr>
            <w:tcW w:w="32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1C6045" w:rsidR="00111BEF" w:rsidP="001D4A6D" w:rsidRDefault="00111BEF" w14:paraId="5A8E22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lastRenderedPageBreak/>
              <w:t>889.</w:t>
            </w:r>
          </w:p>
        </w:tc>
        <w:tc>
          <w:tcPr>
            <w:tcW w:w="36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1C6045" w:rsidR="00111BEF" w:rsidP="001D4A6D" w:rsidRDefault="00111BEF" w14:paraId="19C67CA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6"/>
                <w:lang w:eastAsia="hr-HR"/>
              </w:rPr>
              <w:t>RAZLUČNI VJEROVNIK</w:t>
            </w: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 xml:space="preserve"> - SLATINSKA BANKA D.D.</w:t>
            </w:r>
          </w:p>
        </w:tc>
        <w:tc>
          <w:tcPr>
            <w:tcW w:w="5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C6045" w:rsidR="00111BEF" w:rsidP="001D4A6D" w:rsidRDefault="00111BEF" w14:paraId="6EA7D6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42252496579</w:t>
            </w:r>
          </w:p>
        </w:tc>
        <w:tc>
          <w:tcPr>
            <w:tcW w:w="3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1C6045" w:rsidR="00111BEF" w:rsidP="001D4A6D" w:rsidRDefault="00111BEF" w14:paraId="37E6484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V. NAZORA 2, 33520 SLATINA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C6045" w:rsidR="00111BEF" w:rsidP="001D4A6D" w:rsidRDefault="00111BEF" w14:paraId="1870E05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1.206.780,69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C6045" w:rsidR="00111BEF" w:rsidP="001D4A6D" w:rsidRDefault="00111BEF" w14:paraId="3D5AEA5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9.092.489,08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C6045" w:rsidR="00111BEF" w:rsidP="001D4A6D" w:rsidRDefault="00111BEF" w14:paraId="63DD77D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1.963.203,60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C6045" w:rsidR="00111BEF" w:rsidP="001D4A6D" w:rsidRDefault="00111BEF" w14:paraId="424BDB6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color w:val="000000"/>
                <w:sz w:val="14"/>
                <w:szCs w:val="16"/>
                <w:lang w:eastAsia="hr-HR"/>
              </w:rPr>
              <w:t>14.791.757,49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C6045" w:rsidR="00111BEF" w:rsidP="001D4A6D" w:rsidRDefault="00111BEF" w14:paraId="732C1BB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DA (14.791.757,49 kn)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1C6045" w:rsidR="00111BEF" w:rsidP="001D4A6D" w:rsidRDefault="00111BEF" w14:paraId="7E30F307" w14:textId="77777777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Sporazum o osiguranju novčane tražbine vjerovnika zasnivanjem založnog prava vjerovnika na nekretninama založnog dužnika broj:125/12-2021 od 13.12.2021.(OV-10554/2021), Rješenje o ovrsi pos.br. Ovr-560/2022-2 od 18.10.2022., Rješenje o ovrsi posl. br. Ovr-570/2022-4 od 24.10.2022., Rješenje o ovrsi posl. br. Ovr-568/2022-2 od 19.10.2022. i Sporazum o osiguranju novčane tražbine vjerovnika zasnivanjem založnog prava vjerovnika na nekretninama založnog dužnika broj:126/12-2021 od 13.12.2021.(OV-10568/2021)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1C6045" w:rsidR="00111BEF" w:rsidP="001D4A6D" w:rsidRDefault="00111BEF" w14:paraId="36E85DF0" w14:textId="77777777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6"/>
                <w:lang w:eastAsia="hr-HR"/>
              </w:rPr>
            </w:pPr>
            <w:r w:rsidRPr="001C6045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 xml:space="preserve">Nekretnine upisane kod OS u Velikoj Gorici, ZK Odjel Ivanić Grad, k.o. Ivanić Grad , zk.ul.3540 (2. suvlasnički dio:7613/10000 etažno vlasništvo E-2) i zk.ul. 1355. Pokretnine upisane u Upisnik sudskih i javnobilježničkih osiguranja tražbina vjerovnika kod Fine, Služba upisa Zagreb, uložak broj 1865-301/22 - N1 marke IVECO DAILY 35S14 (2 komada), M1 marke BMW SERIJA 1 116 D, N3 marke MERCEDES UNIMOG C-264029 U 400, O4 marke KRONE SD SDP 27, N3 marke MAN TGX 18.440 BLS 4X2, N marke MAN TGX 26.400 6X2-2 LL. </w:t>
            </w:r>
            <w:r w:rsidRPr="001C6045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>Iznos</w:t>
            </w:r>
            <w:r w:rsidRPr="001C6045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 xml:space="preserve"> </w:t>
            </w:r>
            <w:r w:rsidRPr="001C6045">
              <w:rPr>
                <w:rFonts w:ascii="Arial" w:hAnsi="Arial" w:eastAsia="Times New Roman" w:cs="Arial"/>
                <w:b/>
                <w:bCs/>
                <w:sz w:val="14"/>
                <w:szCs w:val="16"/>
                <w:lang w:eastAsia="hr-HR"/>
              </w:rPr>
              <w:t xml:space="preserve">osigurane tražbine iznosi 14.791.757,49 kn. </w:t>
            </w:r>
            <w:r w:rsidRPr="001C6045">
              <w:rPr>
                <w:rFonts w:ascii="Arial" w:hAnsi="Arial" w:eastAsia="Times New Roman" w:cs="Arial"/>
                <w:sz w:val="14"/>
                <w:szCs w:val="16"/>
                <w:lang w:eastAsia="hr-HR"/>
              </w:rPr>
              <w:t>Novčana tražbina predstečajnog dužnika prema njegovom dužniku HITACHI ENERGY d.o.o., iznos tražbine 8.831.645,46 kn.</w:t>
            </w:r>
          </w:p>
        </w:tc>
      </w:tr>
    </w:tbl>
    <w:p w:rsidRPr="00312F45" w:rsidR="00D95863" w:rsidP="000E1EE0" w:rsidRDefault="00D95863" w14:paraId="44A81F0E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D57254" w:rsidP="000E1EE0" w:rsidRDefault="00D57254" w14:paraId="70EFD1EE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D57254" w:rsidP="000E1EE0" w:rsidRDefault="00430D17" w14:paraId="77FDDCAA" w14:textId="61A78176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Punomoćnik vjerovnika SLATINSKA BANKA d.d. navodi da je nakon otvaranja predstečajnog postupka dospjela tražbina prema izdanoj bankarskoj garanciji broj 03-01-2022 u iznosu od 34.750,97€ pa se predlaže za taj iznos korigirati dospjela potraživanja u planu restruktriranja i tablici priznatih tražbina. </w:t>
      </w:r>
    </w:p>
    <w:p w:rsidR="0040489D" w:rsidP="000E1EE0" w:rsidRDefault="0040489D" w14:paraId="721E6F72" w14:textId="5E166ADF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Dužnik i povjerenik ističu da su te tražbine priznate u cijelosti i dospjele te postale bezuvjetnim tražbinama. </w:t>
      </w:r>
    </w:p>
    <w:p w:rsidR="008C111B" w:rsidP="000E1EE0" w:rsidRDefault="008C111B" w14:paraId="1D0EE520" w14:textId="733BFE4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Punomoćnik vjerovnika ISTARSKA BANKA d.d. ističe da se taj vjerovnik odrekao odvojenog namirenja u ukupnom iznosu tražbine i smatra da bi njegova tražbina trebala biti u tablici utvrđenih i priznatih tražbina.</w:t>
      </w:r>
    </w:p>
    <w:p w:rsidR="00D57254" w:rsidP="000E1EE0" w:rsidRDefault="00D57254" w14:paraId="38D179CB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D57254" w:rsidP="000E1EE0" w:rsidRDefault="00D57254" w14:paraId="75E8ED12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 w14:paraId="6AA2B229" w14:textId="7A2844EB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Sukladno člancima 50, 51 stavak 1 i 55 stavak 1 SZ-a, sud donosi </w:t>
      </w:r>
    </w:p>
    <w:p w:rsidRPr="00312F45" w:rsidR="000E1EE0" w:rsidP="000E1EE0" w:rsidRDefault="000E1EE0" w14:paraId="7E99C07B" w14:textId="77777777">
      <w:pPr>
        <w:spacing w:after="0" w:line="240" w:lineRule="auto"/>
        <w:ind w:firstLine="709"/>
        <w:jc w:val="center"/>
        <w:rPr>
          <w:rFonts w:ascii="Arial" w:hAnsi="Arial" w:cs="Arial"/>
          <w:szCs w:val="24"/>
        </w:rPr>
      </w:pPr>
    </w:p>
    <w:p w:rsidRPr="00312F45" w:rsidR="000E1EE0" w:rsidP="0038693F" w:rsidRDefault="000E1EE0" w14:paraId="6B7A3CF8" w14:textId="77777777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š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n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</w:p>
    <w:p w:rsidRPr="00312F45" w:rsidR="000E1EE0" w:rsidP="000E1EE0" w:rsidRDefault="000E1EE0" w14:paraId="4B81F3E6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 w14:paraId="5376977E" w14:textId="4A7EB249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  <w:r w:rsidR="009C5824">
        <w:rPr>
          <w:rFonts w:ascii="Arial" w:hAnsi="Arial" w:cs="Arial"/>
          <w:szCs w:val="24"/>
        </w:rPr>
        <w:t xml:space="preserve"> </w:t>
      </w:r>
    </w:p>
    <w:p w:rsidRPr="00312F45" w:rsidR="00443D15" w:rsidP="00D95863" w:rsidRDefault="000E1EE0" w14:paraId="470D98E0" w14:textId="5EF3A8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Pravo na žalbu protiv rješenja o utvrđenim i osporenim tražbinama ima dužnik i svaki vjerovnik u dijelu koji se odnosi na njegovu prijavljenu tražbinu i tražbinu koju je osporio.</w:t>
      </w:r>
    </w:p>
    <w:p w:rsidR="000E1EE0" w:rsidP="000E1EE0" w:rsidRDefault="000E1EE0" w14:paraId="6D82CE7C" w14:textId="7E0DE144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III.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Nakon pravomoćnosti rješenja o utvrđenim i osporenim tražbinama, sud će u zakonskom roku odrediti ročište za glasovanje o planu restrukturiranja.</w:t>
      </w:r>
    </w:p>
    <w:p w:rsidRPr="00312F45" w:rsidR="0022138A" w:rsidP="000E1EE0" w:rsidRDefault="0022138A" w14:paraId="7587D913" w14:textId="0881C9EC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IV. </w:t>
      </w:r>
      <w:r>
        <w:rPr>
          <w:rFonts w:ascii="Arial" w:hAnsi="Arial" w:cs="Arial"/>
          <w:szCs w:val="24"/>
        </w:rPr>
        <w:tab/>
        <w:t xml:space="preserve">Povjereniku se podjeljuje rok od 8 dana da postupi u smislu čl. 54 Uredbe EU 2015/848 o postupku u slučaju nesolventnosti. </w:t>
      </w:r>
    </w:p>
    <w:p w:rsidRPr="00A12A0C" w:rsidR="000E1EE0" w:rsidP="00966D3F" w:rsidRDefault="000E1EE0" w14:paraId="4E385B24" w14:textId="77777777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312F45" w:rsidR="00966D3F" w:rsidP="0038693F" w:rsidRDefault="00966D3F" w14:paraId="630D43BA" w14:textId="33C2C6B6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Dovršeno u</w:t>
      </w:r>
      <w:r w:rsidR="00AC1B99">
        <w:rPr>
          <w:rFonts w:ascii="Arial" w:hAnsi="Arial" w:eastAsia="Times New Roman" w:cs="Arial"/>
          <w:szCs w:val="24"/>
          <w:lang w:eastAsia="hr-HR"/>
        </w:rPr>
        <w:t xml:space="preserve"> </w:t>
      </w:r>
      <w:r w:rsidR="00954C25">
        <w:rPr>
          <w:rFonts w:ascii="Arial" w:hAnsi="Arial" w:eastAsia="Times New Roman" w:cs="Arial"/>
          <w:szCs w:val="24"/>
          <w:lang w:eastAsia="hr-HR"/>
        </w:rPr>
        <w:t>11,40</w:t>
      </w:r>
      <w:r w:rsidR="00A71474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312F45">
        <w:rPr>
          <w:rFonts w:ascii="Arial" w:hAnsi="Arial" w:eastAsia="Times New Roman" w:cs="Arial"/>
          <w:szCs w:val="24"/>
          <w:lang w:eastAsia="hr-HR"/>
        </w:rPr>
        <w:t>sati.</w:t>
      </w:r>
    </w:p>
    <w:p w:rsidRPr="00312F45" w:rsidR="00DD1AB5" w:rsidP="00966D3F" w:rsidRDefault="00DD1AB5" w14:paraId="0EEC13A2" w14:textId="77777777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Pr="00312F45" w:rsidR="00966D3F" w:rsidP="00966D3F" w:rsidRDefault="00966D3F" w14:paraId="11B9F842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SUDAC:</w:t>
      </w:r>
    </w:p>
    <w:p w:rsidRPr="00312F45" w:rsidR="00966D3F" w:rsidP="00966D3F" w:rsidRDefault="00966D3F" w14:paraId="2675BD9E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Vesna Sremac Šoštar</w:t>
      </w:r>
    </w:p>
    <w:p w:rsidRPr="00312F45" w:rsidR="00966D3F" w:rsidP="00966D3F" w:rsidRDefault="00966D3F" w14:paraId="0DF80E60" w14:textId="77777777">
      <w:pPr>
        <w:spacing w:after="0" w:line="240" w:lineRule="auto"/>
        <w:rPr>
          <w:rFonts w:ascii="Arial" w:hAnsi="Arial" w:eastAsia="Times New Roman" w:cs="Arial"/>
          <w:szCs w:val="24"/>
          <w:lang w:eastAsia="hr-HR"/>
        </w:rPr>
      </w:pPr>
    </w:p>
    <w:p w:rsidRPr="00312F45" w:rsidR="00966D3F" w:rsidP="00966D3F" w:rsidRDefault="00966D3F" w14:paraId="004C204B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Zapisničar:</w:t>
      </w:r>
    </w:p>
    <w:p w:rsidRPr="00312F45" w:rsidR="00966D3F" w:rsidP="00966D3F" w:rsidRDefault="00A00DC4" w14:paraId="037F7F31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Vinka MIhalinčić</w:t>
      </w:r>
    </w:p>
    <w:p w:rsidRPr="00312F45" w:rsidR="00966D3F" w:rsidP="00966D3F" w:rsidRDefault="00966D3F" w14:paraId="4D3F3924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="004E6845" w:rsidP="004E6845" w:rsidRDefault="00966D3F" w14:paraId="531758BB" w14:textId="77777777">
      <w:pPr>
        <w:spacing w:after="0"/>
        <w:ind w:left="5664" w:hanging="4248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  <w:t xml:space="preserve">                  Povjerenik </w:t>
      </w:r>
      <w:r w:rsidR="004E6845">
        <w:rPr>
          <w:rFonts w:ascii="Arial" w:hAnsi="Arial" w:cs="Arial"/>
          <w:szCs w:val="24"/>
        </w:rPr>
        <w:t>predstečajne</w:t>
      </w:r>
    </w:p>
    <w:p w:rsidRPr="00312F45" w:rsidR="00966D3F" w:rsidP="004E6845" w:rsidRDefault="004E6845" w14:paraId="0D800717" w14:textId="3624A4B6">
      <w:p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Za dužnika: 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AE5860">
        <w:rPr>
          <w:rFonts w:ascii="Arial" w:hAnsi="Arial" w:cs="Arial"/>
          <w:szCs w:val="24"/>
        </w:rPr>
        <w:tab/>
      </w:r>
      <w:r w:rsidR="00AE5860">
        <w:rPr>
          <w:rFonts w:ascii="Arial" w:hAnsi="Arial" w:cs="Arial"/>
          <w:szCs w:val="24"/>
        </w:rPr>
        <w:tab/>
      </w:r>
      <w:r w:rsidR="00AE5860">
        <w:rPr>
          <w:rFonts w:ascii="Arial" w:hAnsi="Arial" w:cs="Arial"/>
          <w:szCs w:val="24"/>
        </w:rPr>
        <w:tab/>
      </w:r>
      <w:r w:rsidR="00AE5860">
        <w:rPr>
          <w:rFonts w:ascii="Arial" w:hAnsi="Arial" w:cs="Arial"/>
          <w:szCs w:val="24"/>
        </w:rPr>
        <w:tab/>
      </w:r>
      <w:r w:rsidR="00AE5860">
        <w:rPr>
          <w:rFonts w:ascii="Arial" w:hAnsi="Arial" w:cs="Arial"/>
          <w:szCs w:val="24"/>
        </w:rPr>
        <w:tab/>
      </w:r>
      <w:r w:rsidR="00AE5860">
        <w:rPr>
          <w:rFonts w:ascii="Arial" w:hAnsi="Arial" w:cs="Arial"/>
          <w:szCs w:val="24"/>
        </w:rPr>
        <w:tab/>
      </w:r>
      <w:r w:rsidR="00AE5860"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>nagodbe:</w:t>
      </w:r>
      <w:r w:rsidRPr="00312F45" w:rsidR="00966D3F"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ab/>
      </w:r>
    </w:p>
    <w:p w:rsidRPr="00312F45" w:rsidR="00DD1AB5" w:rsidP="00DD1AB5" w:rsidRDefault="00966D3F" w14:paraId="039CA4FF" w14:textId="07482F6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_____________________</w:t>
      </w:r>
      <w:r w:rsidRPr="00312F45">
        <w:rPr>
          <w:rFonts w:ascii="Arial" w:hAnsi="Arial" w:cs="Arial"/>
          <w:szCs w:val="24"/>
        </w:rPr>
        <w:tab/>
        <w:t xml:space="preserve">                    </w:t>
      </w:r>
      <w:r w:rsidR="00DD1AB5">
        <w:rPr>
          <w:rFonts w:ascii="Arial" w:hAnsi="Arial" w:cs="Arial"/>
          <w:szCs w:val="24"/>
        </w:rPr>
        <w:t xml:space="preserve">                   </w:t>
      </w:r>
      <w:r w:rsidR="00AE5860">
        <w:rPr>
          <w:rFonts w:ascii="Arial" w:hAnsi="Arial" w:cs="Arial"/>
          <w:szCs w:val="24"/>
        </w:rPr>
        <w:tab/>
      </w:r>
      <w:r w:rsidR="00AE5860">
        <w:rPr>
          <w:rFonts w:ascii="Arial" w:hAnsi="Arial" w:cs="Arial"/>
          <w:szCs w:val="24"/>
        </w:rPr>
        <w:tab/>
      </w:r>
      <w:r w:rsidR="00AE5860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 xml:space="preserve"> ___________________</w:t>
      </w:r>
    </w:p>
    <w:p w:rsidR="00966D3F" w:rsidP="00DD1AB5" w:rsidRDefault="00966D3F" w14:paraId="2B72817C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855061" w:rsidP="00DD1AB5" w:rsidRDefault="00855061" w14:paraId="62DE4A63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966D3F" w:rsidP="00966D3F" w:rsidRDefault="00966D3F" w14:paraId="04D897BA" w14:textId="77777777">
      <w:pPr>
        <w:tabs>
          <w:tab w:val="left" w:pos="5956"/>
        </w:tabs>
        <w:rPr>
          <w:rFonts w:ascii="Arial" w:hAnsi="Arial" w:cs="Arial"/>
          <w:szCs w:val="24"/>
        </w:rPr>
      </w:pPr>
    </w:p>
    <w:p w:rsidRPr="00312F45" w:rsidR="00676C72" w:rsidRDefault="0071587A" w14:paraId="0441734C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Vjerovnici: </w:t>
      </w:r>
    </w:p>
    <w:sectPr w:rsidRPr="00312F45" w:rsidR="00676C72" w:rsidSect="00755BA3">
      <w:headerReference w:type="default" r:id="rId9"/>
      <w:headerReference w:type="first" r:id="rId10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F770F" w:rsidRDefault="002F770F" w14:paraId="04DC4045" w14:textId="77777777">
      <w:pPr>
        <w:spacing w:after="0" w:line="240" w:lineRule="auto"/>
      </w:pPr>
      <w:r>
        <w:separator/>
      </w:r>
    </w:p>
  </w:endnote>
  <w:endnote w:type="continuationSeparator" w:id="0">
    <w:p w:rsidR="002F770F" w:rsidRDefault="002F770F" w14:paraId="0889BAE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F770F" w:rsidRDefault="002F770F" w14:paraId="78116F29" w14:textId="77777777">
      <w:pPr>
        <w:spacing w:after="0" w:line="240" w:lineRule="auto"/>
      </w:pPr>
      <w:r>
        <w:separator/>
      </w:r>
    </w:p>
  </w:footnote>
  <w:footnote w:type="continuationSeparator" w:id="0">
    <w:p w:rsidR="002F770F" w:rsidRDefault="002F770F" w14:paraId="3C0F80E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743491960"/>
      <w:docPartObj>
        <w:docPartGallery w:val="Page Numbers (Top of Page)"/>
        <w:docPartUnique/>
      </w:docPartObj>
    </w:sdtPr>
    <w:sdtEndPr/>
    <w:sdtContent>
      <w:p w:rsidRPr="00357869" w:rsidR="002F770F" w:rsidP="00A86286" w:rsidRDefault="002F770F" w14:paraId="58191727" w14:textId="29EAD800">
        <w:pPr>
          <w:pStyle w:val="Zaglavlje"/>
          <w:ind w:firstLine="4536"/>
          <w:jc w:val="center"/>
          <w:rPr>
            <w:rFonts w:ascii="Arial" w:hAnsi="Arial" w:cs="Arial"/>
          </w:rPr>
        </w:pPr>
        <w:r w:rsidRPr="00357869">
          <w:rPr>
            <w:rFonts w:ascii="Arial" w:hAnsi="Arial" w:cs="Arial"/>
          </w:rPr>
          <w:fldChar w:fldCharType="begin"/>
        </w:r>
        <w:r w:rsidRPr="00357869">
          <w:rPr>
            <w:rFonts w:ascii="Arial" w:hAnsi="Arial" w:cs="Arial"/>
          </w:rPr>
          <w:instrText>PAGE   \* MERGEFORMAT</w:instrText>
        </w:r>
        <w:r w:rsidRPr="00357869">
          <w:rPr>
            <w:rFonts w:ascii="Arial" w:hAnsi="Arial" w:cs="Arial"/>
          </w:rPr>
          <w:fldChar w:fldCharType="separate"/>
        </w:r>
        <w:r w:rsidR="00D21AE0">
          <w:rPr>
            <w:rFonts w:ascii="Arial" w:hAnsi="Arial" w:cs="Arial"/>
            <w:noProof/>
          </w:rPr>
          <w:t>48</w:t>
        </w:r>
        <w:r w:rsidRPr="00357869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                        48. St-3077/22</w:t>
        </w:r>
      </w:p>
    </w:sdtContent>
  </w:sdt>
  <w:p w:rsidR="002F770F" w:rsidP="00A4567A" w:rsidRDefault="002F770F" w14:paraId="559A2129" w14:textId="77777777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F770F" w:rsidP="00A4567A" w:rsidRDefault="002F770F" w14:paraId="65DE8208" w14:textId="77777777">
    <w:pPr>
      <w:pStyle w:val="Zaglavlje"/>
      <w:jc w:val="center"/>
    </w:pPr>
    <w: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0378D"/>
    <w:multiLevelType w:val="hybridMultilevel"/>
    <w:tmpl w:val="D96829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E5869"/>
    <w:multiLevelType w:val="hybridMultilevel"/>
    <w:tmpl w:val="9DF071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6266B"/>
    <w:multiLevelType w:val="hybridMultilevel"/>
    <w:tmpl w:val="60D2BB28"/>
    <w:lvl w:ilvl="0" w:tplc="AAFE53B2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EDC3E2B"/>
    <w:multiLevelType w:val="hybridMultilevel"/>
    <w:tmpl w:val="2FA4F1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C80EBB"/>
    <w:multiLevelType w:val="hybridMultilevel"/>
    <w:tmpl w:val="8EC6B1F0"/>
    <w:lvl w:ilvl="0" w:tplc="641C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0C7566E"/>
    <w:multiLevelType w:val="hybridMultilevel"/>
    <w:tmpl w:val="599658FA"/>
    <w:lvl w:ilvl="0" w:tplc="2D602756"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CC43474"/>
    <w:multiLevelType w:val="hybridMultilevel"/>
    <w:tmpl w:val="51246768"/>
    <w:lvl w:ilvl="0" w:tplc="28F0C1C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08D5524"/>
    <w:multiLevelType w:val="hybridMultilevel"/>
    <w:tmpl w:val="008C3ACC"/>
    <w:lvl w:ilvl="0" w:tplc="CA9687B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157133A"/>
    <w:multiLevelType w:val="hybridMultilevel"/>
    <w:tmpl w:val="97AAE412"/>
    <w:lvl w:ilvl="0" w:tplc="7A383E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5DB5C4B"/>
    <w:multiLevelType w:val="hybridMultilevel"/>
    <w:tmpl w:val="8D30F7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EB2022"/>
    <w:multiLevelType w:val="hybridMultilevel"/>
    <w:tmpl w:val="3698E73C"/>
    <w:lvl w:ilvl="0" w:tplc="6730F9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9D52F65"/>
    <w:multiLevelType w:val="hybridMultilevel"/>
    <w:tmpl w:val="E3A02BE8"/>
    <w:lvl w:ilvl="0" w:tplc="0E345CF0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8543BB"/>
    <w:multiLevelType w:val="hybridMultilevel"/>
    <w:tmpl w:val="C4EAF97E"/>
    <w:lvl w:ilvl="0" w:tplc="DA7A226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2"/>
  </w:num>
  <w:num w:numId="5">
    <w:abstractNumId w:val="4"/>
  </w:num>
  <w:num w:numId="6">
    <w:abstractNumId w:val="10"/>
  </w:num>
  <w:num w:numId="7">
    <w:abstractNumId w:val="1"/>
  </w:num>
  <w:num w:numId="8">
    <w:abstractNumId w:val="3"/>
  </w:num>
  <w:num w:numId="9">
    <w:abstractNumId w:val="6"/>
  </w:num>
  <w:num w:numId="10">
    <w:abstractNumId w:val="12"/>
  </w:num>
  <w:num w:numId="11">
    <w:abstractNumId w:val="7"/>
  </w:num>
  <w:num w:numId="12">
    <w:abstractNumId w:val="5"/>
  </w:num>
  <w:num w:numId="13">
    <w:abstractNumId w:val="9"/>
  </w:num>
  <w:num w:numId="1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504"/>
    <w:rsid w:val="00000307"/>
    <w:rsid w:val="00005BF7"/>
    <w:rsid w:val="00007768"/>
    <w:rsid w:val="00010F75"/>
    <w:rsid w:val="00012D55"/>
    <w:rsid w:val="00023315"/>
    <w:rsid w:val="0003678B"/>
    <w:rsid w:val="00040F52"/>
    <w:rsid w:val="00041F97"/>
    <w:rsid w:val="0004245E"/>
    <w:rsid w:val="00044C59"/>
    <w:rsid w:val="00045322"/>
    <w:rsid w:val="00047D37"/>
    <w:rsid w:val="00047E72"/>
    <w:rsid w:val="00053C74"/>
    <w:rsid w:val="00063835"/>
    <w:rsid w:val="000667B6"/>
    <w:rsid w:val="00070D89"/>
    <w:rsid w:val="00082E64"/>
    <w:rsid w:val="0008342E"/>
    <w:rsid w:val="000871CD"/>
    <w:rsid w:val="00087349"/>
    <w:rsid w:val="0009048E"/>
    <w:rsid w:val="000A1353"/>
    <w:rsid w:val="000A2576"/>
    <w:rsid w:val="000A4134"/>
    <w:rsid w:val="000A7C01"/>
    <w:rsid w:val="000B40E7"/>
    <w:rsid w:val="000B51FE"/>
    <w:rsid w:val="000C51B2"/>
    <w:rsid w:val="000C7B97"/>
    <w:rsid w:val="000D1896"/>
    <w:rsid w:val="000D2A15"/>
    <w:rsid w:val="000D3F2D"/>
    <w:rsid w:val="000D5438"/>
    <w:rsid w:val="000D6487"/>
    <w:rsid w:val="000E1EE0"/>
    <w:rsid w:val="000F2F78"/>
    <w:rsid w:val="000F4416"/>
    <w:rsid w:val="0010012F"/>
    <w:rsid w:val="00102014"/>
    <w:rsid w:val="00102492"/>
    <w:rsid w:val="00102E63"/>
    <w:rsid w:val="00105186"/>
    <w:rsid w:val="00106CB7"/>
    <w:rsid w:val="00110F4A"/>
    <w:rsid w:val="00111BEF"/>
    <w:rsid w:val="00115823"/>
    <w:rsid w:val="001174D4"/>
    <w:rsid w:val="001256CE"/>
    <w:rsid w:val="0013230B"/>
    <w:rsid w:val="0014089E"/>
    <w:rsid w:val="00140C24"/>
    <w:rsid w:val="00143EEB"/>
    <w:rsid w:val="001521A8"/>
    <w:rsid w:val="001555BB"/>
    <w:rsid w:val="001578E5"/>
    <w:rsid w:val="00160BDF"/>
    <w:rsid w:val="001639A8"/>
    <w:rsid w:val="00165F12"/>
    <w:rsid w:val="00175B48"/>
    <w:rsid w:val="00191306"/>
    <w:rsid w:val="00195DE4"/>
    <w:rsid w:val="001A0A02"/>
    <w:rsid w:val="001A5AF8"/>
    <w:rsid w:val="001B15F0"/>
    <w:rsid w:val="001B567F"/>
    <w:rsid w:val="001B5D60"/>
    <w:rsid w:val="001B7AE5"/>
    <w:rsid w:val="001C3000"/>
    <w:rsid w:val="001C6CF8"/>
    <w:rsid w:val="001D00E0"/>
    <w:rsid w:val="001D3335"/>
    <w:rsid w:val="001D39AA"/>
    <w:rsid w:val="001D4A6D"/>
    <w:rsid w:val="001D503E"/>
    <w:rsid w:val="001E1E3B"/>
    <w:rsid w:val="001E5851"/>
    <w:rsid w:val="001F087F"/>
    <w:rsid w:val="001F23BC"/>
    <w:rsid w:val="001F4C97"/>
    <w:rsid w:val="00200B4A"/>
    <w:rsid w:val="00202AD4"/>
    <w:rsid w:val="0020384F"/>
    <w:rsid w:val="0020396B"/>
    <w:rsid w:val="00206690"/>
    <w:rsid w:val="0021548E"/>
    <w:rsid w:val="00216922"/>
    <w:rsid w:val="00217E5C"/>
    <w:rsid w:val="0022138A"/>
    <w:rsid w:val="00222109"/>
    <w:rsid w:val="002247F7"/>
    <w:rsid w:val="0022539F"/>
    <w:rsid w:val="002253A6"/>
    <w:rsid w:val="00227798"/>
    <w:rsid w:val="00232FAC"/>
    <w:rsid w:val="002373A3"/>
    <w:rsid w:val="00237FF3"/>
    <w:rsid w:val="00244526"/>
    <w:rsid w:val="002457BD"/>
    <w:rsid w:val="00250EBE"/>
    <w:rsid w:val="00254F03"/>
    <w:rsid w:val="00262E4A"/>
    <w:rsid w:val="002634AD"/>
    <w:rsid w:val="002659F3"/>
    <w:rsid w:val="002771CD"/>
    <w:rsid w:val="00280D9B"/>
    <w:rsid w:val="002825A0"/>
    <w:rsid w:val="00283F52"/>
    <w:rsid w:val="0028563B"/>
    <w:rsid w:val="00290307"/>
    <w:rsid w:val="002A2E29"/>
    <w:rsid w:val="002A4F3C"/>
    <w:rsid w:val="002B0B70"/>
    <w:rsid w:val="002B143C"/>
    <w:rsid w:val="002B6967"/>
    <w:rsid w:val="002B7E45"/>
    <w:rsid w:val="002C6442"/>
    <w:rsid w:val="002D089E"/>
    <w:rsid w:val="002D599C"/>
    <w:rsid w:val="002D605E"/>
    <w:rsid w:val="002E2BB1"/>
    <w:rsid w:val="002E399A"/>
    <w:rsid w:val="002E475F"/>
    <w:rsid w:val="002E4B06"/>
    <w:rsid w:val="002E55DF"/>
    <w:rsid w:val="002E7393"/>
    <w:rsid w:val="002F06EF"/>
    <w:rsid w:val="002F6355"/>
    <w:rsid w:val="002F770F"/>
    <w:rsid w:val="00301F07"/>
    <w:rsid w:val="00302A83"/>
    <w:rsid w:val="00304D1F"/>
    <w:rsid w:val="00311FB5"/>
    <w:rsid w:val="0031223B"/>
    <w:rsid w:val="00312F45"/>
    <w:rsid w:val="00312FF1"/>
    <w:rsid w:val="0032568F"/>
    <w:rsid w:val="003378B6"/>
    <w:rsid w:val="00340C21"/>
    <w:rsid w:val="0034105A"/>
    <w:rsid w:val="003429BC"/>
    <w:rsid w:val="00347F70"/>
    <w:rsid w:val="00355C81"/>
    <w:rsid w:val="00357869"/>
    <w:rsid w:val="003625C7"/>
    <w:rsid w:val="00365923"/>
    <w:rsid w:val="00366F12"/>
    <w:rsid w:val="00370B60"/>
    <w:rsid w:val="00371861"/>
    <w:rsid w:val="0038083A"/>
    <w:rsid w:val="00382CF4"/>
    <w:rsid w:val="0038693F"/>
    <w:rsid w:val="003921AD"/>
    <w:rsid w:val="0039584E"/>
    <w:rsid w:val="0039737B"/>
    <w:rsid w:val="003A187D"/>
    <w:rsid w:val="003A1E68"/>
    <w:rsid w:val="003A28F9"/>
    <w:rsid w:val="003A4475"/>
    <w:rsid w:val="003B023B"/>
    <w:rsid w:val="003B04C2"/>
    <w:rsid w:val="003B0AEE"/>
    <w:rsid w:val="003C49E3"/>
    <w:rsid w:val="003D10F8"/>
    <w:rsid w:val="003D23C9"/>
    <w:rsid w:val="003E629D"/>
    <w:rsid w:val="003F17E8"/>
    <w:rsid w:val="003F27DA"/>
    <w:rsid w:val="003F633E"/>
    <w:rsid w:val="00401253"/>
    <w:rsid w:val="0040247D"/>
    <w:rsid w:val="0040489D"/>
    <w:rsid w:val="00404C04"/>
    <w:rsid w:val="004076C5"/>
    <w:rsid w:val="00410C50"/>
    <w:rsid w:val="00411BFB"/>
    <w:rsid w:val="00413246"/>
    <w:rsid w:val="00413407"/>
    <w:rsid w:val="004143E6"/>
    <w:rsid w:val="00414A85"/>
    <w:rsid w:val="00415766"/>
    <w:rsid w:val="00417597"/>
    <w:rsid w:val="004176B3"/>
    <w:rsid w:val="00421C0D"/>
    <w:rsid w:val="0042311C"/>
    <w:rsid w:val="004245F7"/>
    <w:rsid w:val="00427A8D"/>
    <w:rsid w:val="00430D17"/>
    <w:rsid w:val="00430DFD"/>
    <w:rsid w:val="004319A0"/>
    <w:rsid w:val="00432AD2"/>
    <w:rsid w:val="00440340"/>
    <w:rsid w:val="004423B5"/>
    <w:rsid w:val="00443D15"/>
    <w:rsid w:val="00457294"/>
    <w:rsid w:val="004609B4"/>
    <w:rsid w:val="0046319A"/>
    <w:rsid w:val="00470510"/>
    <w:rsid w:val="00473A86"/>
    <w:rsid w:val="00473E51"/>
    <w:rsid w:val="00483102"/>
    <w:rsid w:val="00484932"/>
    <w:rsid w:val="004B02D0"/>
    <w:rsid w:val="004B3AA9"/>
    <w:rsid w:val="004C3AAA"/>
    <w:rsid w:val="004C5037"/>
    <w:rsid w:val="004C5369"/>
    <w:rsid w:val="004C5510"/>
    <w:rsid w:val="004D1C76"/>
    <w:rsid w:val="004D3491"/>
    <w:rsid w:val="004D415B"/>
    <w:rsid w:val="004D512F"/>
    <w:rsid w:val="004D5BF1"/>
    <w:rsid w:val="004E1BF6"/>
    <w:rsid w:val="004E3B24"/>
    <w:rsid w:val="004E5A32"/>
    <w:rsid w:val="004E6845"/>
    <w:rsid w:val="004E754A"/>
    <w:rsid w:val="004F1D49"/>
    <w:rsid w:val="004F3B65"/>
    <w:rsid w:val="004F4640"/>
    <w:rsid w:val="004F768B"/>
    <w:rsid w:val="004F7914"/>
    <w:rsid w:val="00500A33"/>
    <w:rsid w:val="00503DC6"/>
    <w:rsid w:val="00506893"/>
    <w:rsid w:val="00507A13"/>
    <w:rsid w:val="00515EEF"/>
    <w:rsid w:val="005216C0"/>
    <w:rsid w:val="0052259E"/>
    <w:rsid w:val="00524767"/>
    <w:rsid w:val="0052606D"/>
    <w:rsid w:val="00534755"/>
    <w:rsid w:val="0053641A"/>
    <w:rsid w:val="005412C9"/>
    <w:rsid w:val="0054324D"/>
    <w:rsid w:val="005443C4"/>
    <w:rsid w:val="00545796"/>
    <w:rsid w:val="00552168"/>
    <w:rsid w:val="00553333"/>
    <w:rsid w:val="0055351B"/>
    <w:rsid w:val="00556CEC"/>
    <w:rsid w:val="00560252"/>
    <w:rsid w:val="00560DC9"/>
    <w:rsid w:val="00561122"/>
    <w:rsid w:val="005652D4"/>
    <w:rsid w:val="0057024B"/>
    <w:rsid w:val="005725E1"/>
    <w:rsid w:val="00573619"/>
    <w:rsid w:val="00576811"/>
    <w:rsid w:val="00577CD1"/>
    <w:rsid w:val="00582590"/>
    <w:rsid w:val="00593783"/>
    <w:rsid w:val="005950D4"/>
    <w:rsid w:val="005A0123"/>
    <w:rsid w:val="005A15AF"/>
    <w:rsid w:val="005A192A"/>
    <w:rsid w:val="005B0759"/>
    <w:rsid w:val="005B1B90"/>
    <w:rsid w:val="005B515A"/>
    <w:rsid w:val="005B643E"/>
    <w:rsid w:val="005C228F"/>
    <w:rsid w:val="005C536C"/>
    <w:rsid w:val="005D04B0"/>
    <w:rsid w:val="005D1142"/>
    <w:rsid w:val="005D2066"/>
    <w:rsid w:val="005D709F"/>
    <w:rsid w:val="005E1691"/>
    <w:rsid w:val="005E2951"/>
    <w:rsid w:val="005E6D71"/>
    <w:rsid w:val="005F1B0A"/>
    <w:rsid w:val="005F4A7A"/>
    <w:rsid w:val="005F660D"/>
    <w:rsid w:val="005F6863"/>
    <w:rsid w:val="005F7A07"/>
    <w:rsid w:val="006048ED"/>
    <w:rsid w:val="006078A1"/>
    <w:rsid w:val="00624070"/>
    <w:rsid w:val="00625AC3"/>
    <w:rsid w:val="00625B99"/>
    <w:rsid w:val="00627A22"/>
    <w:rsid w:val="00631A43"/>
    <w:rsid w:val="00633CB1"/>
    <w:rsid w:val="00635C99"/>
    <w:rsid w:val="00645E48"/>
    <w:rsid w:val="0064615F"/>
    <w:rsid w:val="006512C1"/>
    <w:rsid w:val="00652A99"/>
    <w:rsid w:val="00653AFC"/>
    <w:rsid w:val="006611E1"/>
    <w:rsid w:val="00661A31"/>
    <w:rsid w:val="00665C5C"/>
    <w:rsid w:val="0066689A"/>
    <w:rsid w:val="00672D85"/>
    <w:rsid w:val="0067336B"/>
    <w:rsid w:val="00674B2B"/>
    <w:rsid w:val="00676C72"/>
    <w:rsid w:val="00685B67"/>
    <w:rsid w:val="00685DC5"/>
    <w:rsid w:val="00691380"/>
    <w:rsid w:val="00697D0C"/>
    <w:rsid w:val="006A473C"/>
    <w:rsid w:val="006A745A"/>
    <w:rsid w:val="006B7F2F"/>
    <w:rsid w:val="006C0F8B"/>
    <w:rsid w:val="006D24A8"/>
    <w:rsid w:val="006D3FB7"/>
    <w:rsid w:val="006E12D0"/>
    <w:rsid w:val="006E4623"/>
    <w:rsid w:val="006E5C27"/>
    <w:rsid w:val="006F4E2B"/>
    <w:rsid w:val="006F59F9"/>
    <w:rsid w:val="006F7132"/>
    <w:rsid w:val="0070193C"/>
    <w:rsid w:val="007025E4"/>
    <w:rsid w:val="00702EE0"/>
    <w:rsid w:val="00703A0C"/>
    <w:rsid w:val="0070452D"/>
    <w:rsid w:val="00704CFC"/>
    <w:rsid w:val="00706671"/>
    <w:rsid w:val="0071134C"/>
    <w:rsid w:val="0071587A"/>
    <w:rsid w:val="00715D1F"/>
    <w:rsid w:val="00730799"/>
    <w:rsid w:val="0073175F"/>
    <w:rsid w:val="00731EEE"/>
    <w:rsid w:val="00736892"/>
    <w:rsid w:val="00737DA1"/>
    <w:rsid w:val="00740648"/>
    <w:rsid w:val="0074086D"/>
    <w:rsid w:val="00744E1E"/>
    <w:rsid w:val="00751587"/>
    <w:rsid w:val="007526C5"/>
    <w:rsid w:val="007529AB"/>
    <w:rsid w:val="0075525C"/>
    <w:rsid w:val="00755BA3"/>
    <w:rsid w:val="00757176"/>
    <w:rsid w:val="00760795"/>
    <w:rsid w:val="00760A52"/>
    <w:rsid w:val="007637EC"/>
    <w:rsid w:val="00764852"/>
    <w:rsid w:val="00767271"/>
    <w:rsid w:val="007768F7"/>
    <w:rsid w:val="0078231B"/>
    <w:rsid w:val="00786A29"/>
    <w:rsid w:val="0079163C"/>
    <w:rsid w:val="00793054"/>
    <w:rsid w:val="0079322D"/>
    <w:rsid w:val="00794038"/>
    <w:rsid w:val="007A3311"/>
    <w:rsid w:val="007B5326"/>
    <w:rsid w:val="007B5CD3"/>
    <w:rsid w:val="007B6B05"/>
    <w:rsid w:val="007C7954"/>
    <w:rsid w:val="007D70AA"/>
    <w:rsid w:val="007E032A"/>
    <w:rsid w:val="007E12EE"/>
    <w:rsid w:val="007E3C0F"/>
    <w:rsid w:val="007E3DA1"/>
    <w:rsid w:val="007F099A"/>
    <w:rsid w:val="00802D26"/>
    <w:rsid w:val="0080481A"/>
    <w:rsid w:val="00805289"/>
    <w:rsid w:val="00810871"/>
    <w:rsid w:val="0081592F"/>
    <w:rsid w:val="00815CD3"/>
    <w:rsid w:val="008253DB"/>
    <w:rsid w:val="00833CA5"/>
    <w:rsid w:val="008372A7"/>
    <w:rsid w:val="00840474"/>
    <w:rsid w:val="00840F50"/>
    <w:rsid w:val="00842004"/>
    <w:rsid w:val="00843FB2"/>
    <w:rsid w:val="00846C9A"/>
    <w:rsid w:val="0085165C"/>
    <w:rsid w:val="00852479"/>
    <w:rsid w:val="00855061"/>
    <w:rsid w:val="00863030"/>
    <w:rsid w:val="008652A6"/>
    <w:rsid w:val="00873306"/>
    <w:rsid w:val="00875A0A"/>
    <w:rsid w:val="00877F62"/>
    <w:rsid w:val="008827A3"/>
    <w:rsid w:val="008877A0"/>
    <w:rsid w:val="008944AD"/>
    <w:rsid w:val="00896318"/>
    <w:rsid w:val="008A0F38"/>
    <w:rsid w:val="008A39F4"/>
    <w:rsid w:val="008A3BDF"/>
    <w:rsid w:val="008A5DCD"/>
    <w:rsid w:val="008B1E76"/>
    <w:rsid w:val="008B4B40"/>
    <w:rsid w:val="008B70AE"/>
    <w:rsid w:val="008C111B"/>
    <w:rsid w:val="008C39EE"/>
    <w:rsid w:val="008C61C9"/>
    <w:rsid w:val="008C6D67"/>
    <w:rsid w:val="008D4D34"/>
    <w:rsid w:val="008D7120"/>
    <w:rsid w:val="008E3235"/>
    <w:rsid w:val="008E38FC"/>
    <w:rsid w:val="008E513D"/>
    <w:rsid w:val="008E517E"/>
    <w:rsid w:val="008E7D8B"/>
    <w:rsid w:val="008F2618"/>
    <w:rsid w:val="008F4A02"/>
    <w:rsid w:val="008F5BB7"/>
    <w:rsid w:val="00902168"/>
    <w:rsid w:val="009056FE"/>
    <w:rsid w:val="00907305"/>
    <w:rsid w:val="00910782"/>
    <w:rsid w:val="00912AEA"/>
    <w:rsid w:val="00917989"/>
    <w:rsid w:val="00920BDC"/>
    <w:rsid w:val="00920FB2"/>
    <w:rsid w:val="0092535F"/>
    <w:rsid w:val="00927239"/>
    <w:rsid w:val="00930BC9"/>
    <w:rsid w:val="00936DF7"/>
    <w:rsid w:val="009418C1"/>
    <w:rsid w:val="00954C25"/>
    <w:rsid w:val="00954F3A"/>
    <w:rsid w:val="00954FDE"/>
    <w:rsid w:val="0095561D"/>
    <w:rsid w:val="00961417"/>
    <w:rsid w:val="00961A24"/>
    <w:rsid w:val="00962E4B"/>
    <w:rsid w:val="00966D3F"/>
    <w:rsid w:val="009708B0"/>
    <w:rsid w:val="00974B8D"/>
    <w:rsid w:val="00981A5D"/>
    <w:rsid w:val="00994F43"/>
    <w:rsid w:val="00995613"/>
    <w:rsid w:val="00997B8B"/>
    <w:rsid w:val="009A0AE1"/>
    <w:rsid w:val="009A35C5"/>
    <w:rsid w:val="009A544A"/>
    <w:rsid w:val="009C1CB2"/>
    <w:rsid w:val="009C5824"/>
    <w:rsid w:val="009D0530"/>
    <w:rsid w:val="009D51F8"/>
    <w:rsid w:val="009D7416"/>
    <w:rsid w:val="009E165A"/>
    <w:rsid w:val="009E2FCC"/>
    <w:rsid w:val="009E4386"/>
    <w:rsid w:val="009F16E5"/>
    <w:rsid w:val="00A00DC4"/>
    <w:rsid w:val="00A108E9"/>
    <w:rsid w:val="00A11560"/>
    <w:rsid w:val="00A12A0C"/>
    <w:rsid w:val="00A14B2B"/>
    <w:rsid w:val="00A15B7F"/>
    <w:rsid w:val="00A16ECE"/>
    <w:rsid w:val="00A20CCF"/>
    <w:rsid w:val="00A222F3"/>
    <w:rsid w:val="00A307F3"/>
    <w:rsid w:val="00A339A1"/>
    <w:rsid w:val="00A406E1"/>
    <w:rsid w:val="00A40DE8"/>
    <w:rsid w:val="00A41041"/>
    <w:rsid w:val="00A4273B"/>
    <w:rsid w:val="00A4567A"/>
    <w:rsid w:val="00A51D7A"/>
    <w:rsid w:val="00A65472"/>
    <w:rsid w:val="00A70A2C"/>
    <w:rsid w:val="00A71474"/>
    <w:rsid w:val="00A73C55"/>
    <w:rsid w:val="00A7510E"/>
    <w:rsid w:val="00A75BB9"/>
    <w:rsid w:val="00A801DF"/>
    <w:rsid w:val="00A80979"/>
    <w:rsid w:val="00A837BF"/>
    <w:rsid w:val="00A85B90"/>
    <w:rsid w:val="00A86286"/>
    <w:rsid w:val="00A92746"/>
    <w:rsid w:val="00A952F1"/>
    <w:rsid w:val="00A970F1"/>
    <w:rsid w:val="00AA240D"/>
    <w:rsid w:val="00AA34F8"/>
    <w:rsid w:val="00AB123B"/>
    <w:rsid w:val="00AB4875"/>
    <w:rsid w:val="00AB4AEC"/>
    <w:rsid w:val="00AB581E"/>
    <w:rsid w:val="00AC1B99"/>
    <w:rsid w:val="00AC3485"/>
    <w:rsid w:val="00AD3F3C"/>
    <w:rsid w:val="00AD65E8"/>
    <w:rsid w:val="00AE5860"/>
    <w:rsid w:val="00AE74CC"/>
    <w:rsid w:val="00AF0FDF"/>
    <w:rsid w:val="00AF163B"/>
    <w:rsid w:val="00B07032"/>
    <w:rsid w:val="00B07D2E"/>
    <w:rsid w:val="00B1069E"/>
    <w:rsid w:val="00B13132"/>
    <w:rsid w:val="00B22746"/>
    <w:rsid w:val="00B26757"/>
    <w:rsid w:val="00B31CAA"/>
    <w:rsid w:val="00B32954"/>
    <w:rsid w:val="00B3532A"/>
    <w:rsid w:val="00B4647A"/>
    <w:rsid w:val="00B46C41"/>
    <w:rsid w:val="00B47ED4"/>
    <w:rsid w:val="00B52A0B"/>
    <w:rsid w:val="00B60753"/>
    <w:rsid w:val="00B67937"/>
    <w:rsid w:val="00B73709"/>
    <w:rsid w:val="00B74713"/>
    <w:rsid w:val="00B778DF"/>
    <w:rsid w:val="00B840DF"/>
    <w:rsid w:val="00B95CA9"/>
    <w:rsid w:val="00B96BB6"/>
    <w:rsid w:val="00BA6DF8"/>
    <w:rsid w:val="00BB3136"/>
    <w:rsid w:val="00BB32E5"/>
    <w:rsid w:val="00BB3DD8"/>
    <w:rsid w:val="00BB3F5D"/>
    <w:rsid w:val="00BC52B5"/>
    <w:rsid w:val="00BC5636"/>
    <w:rsid w:val="00BC6BEC"/>
    <w:rsid w:val="00BD1287"/>
    <w:rsid w:val="00BD372C"/>
    <w:rsid w:val="00BE41A1"/>
    <w:rsid w:val="00BE595F"/>
    <w:rsid w:val="00BE7750"/>
    <w:rsid w:val="00BF22B0"/>
    <w:rsid w:val="00BF421D"/>
    <w:rsid w:val="00C01A92"/>
    <w:rsid w:val="00C04BDA"/>
    <w:rsid w:val="00C1218C"/>
    <w:rsid w:val="00C13A3A"/>
    <w:rsid w:val="00C15F9C"/>
    <w:rsid w:val="00C16743"/>
    <w:rsid w:val="00C17E63"/>
    <w:rsid w:val="00C20196"/>
    <w:rsid w:val="00C2787F"/>
    <w:rsid w:val="00C342D2"/>
    <w:rsid w:val="00C3574A"/>
    <w:rsid w:val="00C40319"/>
    <w:rsid w:val="00C421BB"/>
    <w:rsid w:val="00C42F55"/>
    <w:rsid w:val="00C45A0C"/>
    <w:rsid w:val="00C5466D"/>
    <w:rsid w:val="00C57EFA"/>
    <w:rsid w:val="00C814B4"/>
    <w:rsid w:val="00C863FD"/>
    <w:rsid w:val="00C86A0E"/>
    <w:rsid w:val="00C90A32"/>
    <w:rsid w:val="00C970FF"/>
    <w:rsid w:val="00CA0B46"/>
    <w:rsid w:val="00CA432C"/>
    <w:rsid w:val="00CA7B7D"/>
    <w:rsid w:val="00CB4950"/>
    <w:rsid w:val="00CB52E7"/>
    <w:rsid w:val="00CB7F6A"/>
    <w:rsid w:val="00CC00B7"/>
    <w:rsid w:val="00CC2846"/>
    <w:rsid w:val="00CC2C12"/>
    <w:rsid w:val="00CC46F9"/>
    <w:rsid w:val="00CC56D1"/>
    <w:rsid w:val="00CD4CD0"/>
    <w:rsid w:val="00CE5786"/>
    <w:rsid w:val="00CF1DD7"/>
    <w:rsid w:val="00CF5EDD"/>
    <w:rsid w:val="00CF74A3"/>
    <w:rsid w:val="00D07231"/>
    <w:rsid w:val="00D10006"/>
    <w:rsid w:val="00D21AE0"/>
    <w:rsid w:val="00D22220"/>
    <w:rsid w:val="00D22DCB"/>
    <w:rsid w:val="00D31F55"/>
    <w:rsid w:val="00D32E68"/>
    <w:rsid w:val="00D51D54"/>
    <w:rsid w:val="00D57254"/>
    <w:rsid w:val="00D65696"/>
    <w:rsid w:val="00D710E9"/>
    <w:rsid w:val="00D71BD1"/>
    <w:rsid w:val="00D73A52"/>
    <w:rsid w:val="00D74971"/>
    <w:rsid w:val="00D80DA0"/>
    <w:rsid w:val="00D91BCF"/>
    <w:rsid w:val="00D92DF8"/>
    <w:rsid w:val="00D95863"/>
    <w:rsid w:val="00D962EE"/>
    <w:rsid w:val="00DA5BB8"/>
    <w:rsid w:val="00DA5FD8"/>
    <w:rsid w:val="00DB3044"/>
    <w:rsid w:val="00DC12D6"/>
    <w:rsid w:val="00DC3CE5"/>
    <w:rsid w:val="00DD1AB5"/>
    <w:rsid w:val="00DD317A"/>
    <w:rsid w:val="00DD3187"/>
    <w:rsid w:val="00DD5345"/>
    <w:rsid w:val="00DE263E"/>
    <w:rsid w:val="00DE3EC9"/>
    <w:rsid w:val="00DE4C84"/>
    <w:rsid w:val="00DE6504"/>
    <w:rsid w:val="00DF3B6B"/>
    <w:rsid w:val="00E20BD0"/>
    <w:rsid w:val="00E23A4C"/>
    <w:rsid w:val="00E2567C"/>
    <w:rsid w:val="00E266E8"/>
    <w:rsid w:val="00E33DDA"/>
    <w:rsid w:val="00E34B7E"/>
    <w:rsid w:val="00E356D1"/>
    <w:rsid w:val="00E3577C"/>
    <w:rsid w:val="00E36065"/>
    <w:rsid w:val="00E362A2"/>
    <w:rsid w:val="00E41670"/>
    <w:rsid w:val="00E43019"/>
    <w:rsid w:val="00E43C4A"/>
    <w:rsid w:val="00E43DCE"/>
    <w:rsid w:val="00E44AFA"/>
    <w:rsid w:val="00E50E60"/>
    <w:rsid w:val="00E51D4A"/>
    <w:rsid w:val="00E52903"/>
    <w:rsid w:val="00E60C48"/>
    <w:rsid w:val="00E624E5"/>
    <w:rsid w:val="00E71624"/>
    <w:rsid w:val="00E733DF"/>
    <w:rsid w:val="00E7648E"/>
    <w:rsid w:val="00E8358E"/>
    <w:rsid w:val="00E8534D"/>
    <w:rsid w:val="00E857F7"/>
    <w:rsid w:val="00EA6153"/>
    <w:rsid w:val="00EB06E9"/>
    <w:rsid w:val="00EB154E"/>
    <w:rsid w:val="00EB181C"/>
    <w:rsid w:val="00EB3D2D"/>
    <w:rsid w:val="00ED01FC"/>
    <w:rsid w:val="00ED11C0"/>
    <w:rsid w:val="00ED4337"/>
    <w:rsid w:val="00ED4F7F"/>
    <w:rsid w:val="00EE4755"/>
    <w:rsid w:val="00EE52FC"/>
    <w:rsid w:val="00EF59B0"/>
    <w:rsid w:val="00F056C8"/>
    <w:rsid w:val="00F07584"/>
    <w:rsid w:val="00F135BE"/>
    <w:rsid w:val="00F1480F"/>
    <w:rsid w:val="00F15017"/>
    <w:rsid w:val="00F15549"/>
    <w:rsid w:val="00F20AB2"/>
    <w:rsid w:val="00F2404E"/>
    <w:rsid w:val="00F30F86"/>
    <w:rsid w:val="00F35237"/>
    <w:rsid w:val="00F365A8"/>
    <w:rsid w:val="00F45BE1"/>
    <w:rsid w:val="00F46D8C"/>
    <w:rsid w:val="00F5559E"/>
    <w:rsid w:val="00F57105"/>
    <w:rsid w:val="00F65230"/>
    <w:rsid w:val="00F76EBC"/>
    <w:rsid w:val="00F8556A"/>
    <w:rsid w:val="00F8642B"/>
    <w:rsid w:val="00F93CD6"/>
    <w:rsid w:val="00F94362"/>
    <w:rsid w:val="00F95D32"/>
    <w:rsid w:val="00FA7968"/>
    <w:rsid w:val="00FB1792"/>
    <w:rsid w:val="00FB1C77"/>
    <w:rsid w:val="00FB25DE"/>
    <w:rsid w:val="00FC1E5F"/>
    <w:rsid w:val="00FC24DA"/>
    <w:rsid w:val="00FC3BC3"/>
    <w:rsid w:val="00FC684D"/>
    <w:rsid w:val="00FD35F0"/>
    <w:rsid w:val="00FE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147D6FD"/>
  <w15:docId w15:val="{6BB74BE8-FD7D-44FC-ADBB-6C0A8F30570C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66D3F"/>
  </w:style>
  <w:style w:type="paragraph" w:styleId="Naslov1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before="200" w:after="0" w:line="240" w:lineRule="auto"/>
      <w:contextualSpacing/>
      <w:outlineLvl w:val="1"/>
    </w:pPr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4567A"/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A4567A"/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966D3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66D3F"/>
  </w:style>
  <w:style w:type="paragraph" w:styleId="Tijeloteksta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966D3F"/>
  </w:style>
  <w:style w:type="paragraph" w:styleId="Uvuenotijeloteksta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966D3F"/>
    <w:rPr>
      <w:b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966D3F"/>
  </w:style>
  <w:style w:type="paragraph" w:styleId="Bezproreda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type="paragraph" w:styleId="Podnoje">
    <w:name w:val="footer"/>
    <w:basedOn w:val="Normal"/>
    <w:link w:val="PodnojeChar"/>
    <w:uiPriority w:val="99"/>
    <w:unhideWhenUsed/>
    <w:rsid w:val="00A4567A"/>
    <w:pPr>
      <w:tabs>
        <w:tab w:val="center" w:pos="4536"/>
        <w:tab w:val="right" w:pos="9072"/>
      </w:tabs>
      <w:spacing w:after="0" w:line="240" w:lineRule="auto"/>
      <w:contextualSpacing/>
    </w:pPr>
    <w:rPr>
      <w:rFonts w:ascii="Calibri" w:hAnsi="Calibri"/>
      <w:sz w:val="19"/>
    </w:rPr>
  </w:style>
  <w:style w:type="character" w:styleId="PodnojeChar" w:customStyle="true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567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hAnsi="Tahoma" w:cs="Tahoma"/>
      <w:sz w:val="16"/>
      <w:szCs w:val="16"/>
    </w:rPr>
  </w:style>
  <w:style w:type="paragraph" w:styleId="xl66" w:customStyle="true">
    <w:name w:val="xl66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7" w:customStyle="true">
    <w:name w:val="xl67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8" w:customStyle="true">
    <w:name w:val="xl68"/>
    <w:basedOn w:val="Normal"/>
    <w:rsid w:val="00A4567A"/>
    <w:pPr>
      <w:pBdr>
        <w:top w:val="single" w:color="333333" w:sz="8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69" w:customStyle="true">
    <w:name w:val="xl69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0" w:customStyle="true">
    <w:name w:val="xl70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1" w:customStyle="true">
    <w:name w:val="xl71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2" w:customStyle="true">
    <w:name w:val="xl72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3" w:customStyle="true">
    <w:name w:val="xl73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4" w:customStyle="true">
    <w:name w:val="xl74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5" w:customStyle="true">
    <w:name w:val="xl7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6" w:customStyle="true">
    <w:name w:val="xl76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7" w:customStyle="true">
    <w:name w:val="xl77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8" w:customStyle="true">
    <w:name w:val="xl78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9" w:customStyle="true">
    <w:name w:val="xl79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0" w:customStyle="true">
    <w:name w:val="xl8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1" w:customStyle="true">
    <w:name w:val="xl81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2" w:customStyle="true">
    <w:name w:val="xl82"/>
    <w:basedOn w:val="Normal"/>
    <w:rsid w:val="00A4567A"/>
    <w:pPr>
      <w:shd w:val="clear" w:color="000000" w:fill="FFFF00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3" w:customStyle="true">
    <w:name w:val="xl83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4" w:customStyle="true">
    <w:name w:val="xl84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5" w:customStyle="true">
    <w:name w:val="xl8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6" w:customStyle="true">
    <w:name w:val="xl86"/>
    <w:basedOn w:val="Normal"/>
    <w:rsid w:val="00A4567A"/>
    <w:pPr>
      <w:shd w:val="clear" w:color="000000" w:fill="F8CBAD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7" w:customStyle="true">
    <w:name w:val="xl87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hd w:val="clear" w:color="000000" w:fill="0000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color w:val="FFFFFF"/>
      <w:sz w:val="18"/>
      <w:szCs w:val="18"/>
      <w:lang w:eastAsia="hr-HR"/>
    </w:rPr>
  </w:style>
  <w:style w:type="paragraph" w:styleId="xl88" w:customStyle="true">
    <w:name w:val="xl88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9" w:customStyle="true">
    <w:name w:val="xl89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0" w:customStyle="true">
    <w:name w:val="xl9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1" w:customStyle="true">
    <w:name w:val="xl91"/>
    <w:basedOn w:val="Normal"/>
    <w:rsid w:val="00A4567A"/>
    <w:pPr>
      <w:shd w:val="clear" w:color="000000" w:fill="C6E0B4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A456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6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table" w:styleId="ivopisnatablicareetke61" w:customStyle="true">
    <w:name w:val="Živopisna tablica rešetke 61"/>
    <w:basedOn w:val="Obinatablica"/>
    <w:uiPriority w:val="51"/>
    <w:rsid w:val="00A4567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auto"/>
      </w:rPr>
      <w:tblPr/>
      <w:tcPr>
        <w:shd w:val="clear" w:color="auto" w:fill="C4BC96" w:themeFill="background2" w:themeFillShade="BF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EEECE1" w:themeFill="background2"/>
      </w:tcPr>
    </w:tblStylePr>
  </w:style>
  <w:style w:type="table" w:styleId="Tablicareetke41" w:customStyle="tru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ijetlareetkatablice1" w:customStyle="tru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Standard" w:customStyle="true">
    <w:name w:val="Standard"/>
    <w:rsid w:val="00D22DCB"/>
    <w:pPr>
      <w:suppressAutoHyphens/>
      <w:autoSpaceDN w:val="false"/>
      <w:spacing w:after="0" w:line="240" w:lineRule="auto"/>
      <w:textAlignment w:val="baseline"/>
    </w:pPr>
    <w:rPr>
      <w:rFonts w:ascii="Liberation Serif" w:hAnsi="Liberation Serif" w:eastAsia="NSimSun" w:cs="Lucida Sans"/>
      <w:kern w:val="3"/>
      <w:szCs w:val="24"/>
      <w:lang w:eastAsia="zh-CN" w:bidi="hi-IN"/>
    </w:rPr>
  </w:style>
  <w:style w:type="character" w:styleId="fontstyle01" w:customStyle="true">
    <w:name w:val="fontstyle01"/>
    <w:basedOn w:val="Zadanifontodlomka"/>
    <w:rsid w:val="004F3B6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21AE0"/>
    <w:rPr>
      <w:color w:val="808080"/>
      <w:bdr w:val="none" w:color="auto" w:sz="0" w:space="0"/>
      <w:shd w:val="clear" w:color="auto" w:fill="auto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1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55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36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167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135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603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9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5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181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452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813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645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21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1126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28. ožujka 2023.</izvorni_sadrzaj>
    <derivirana_varijabla naziv="DomainObject.StvarniPocetakDatum_1">28. ožujka 2023.</derivirana_varijabla>
  </DomainObject.StvarniPocetakDatum>
  <DomainObject.StvarniZavrsetakDatum>
    <izvorni_sadrzaj>28. ožujka 2023.</izvorni_sadrzaj>
    <derivirana_varijabla naziv="DomainObject.StvarniZavrsetakDatum_1">28. ožujka 2023.</derivirana_varijabla>
  </DomainObject.StvarniZavrsetakDatum>
  <DomainObject.PlaniraniZavrsetakDatum>
    <izvorni_sadrzaj>28. ožujka 2023.</izvorni_sadrzaj>
    <derivirana_varijabla naziv="DomainObject.PlaniraniZavrsetakDatum_1">28. ožujka 2023.</derivirana_varijabla>
  </DomainObject.PlaniraniZavrsetakDatum>
  <DomainObject.PlaniraniPocetakDatum>
    <izvorni_sadrzaj>28. ožujka 2023.</izvorni_sadrzaj>
    <derivirana_varijabla naziv="DomainObject.PlaniraniPocetakDatum_1">28. ožujka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ožujka 2023.</izvorni_sadrzaj>
    <derivirana_varijabla naziv="DomainObject.Zapisnik.DatumKreiranja_1">28.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St-3077/2022-39</izvorni_sadrzaj>
    <derivirana_varijabla naziv="DomainObject.Zapisnik.Oznaka_1">St-3077/2022-39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3077</izvorni_sadrzaj>
    <derivirana_varijabla naziv="DomainObject.Predmet.Broj_1">3077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2022.</izvorni_sadrzaj>
    <derivirana_varijabla naziv="DomainObject.Predmet.DatumOsnivanja_1">3.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St-3077/2022</izvorni_sadrzaj>
    <derivirana_varijabla naziv="DomainObject.Predmet.OznakaBroj_1">St-3077/2022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ELEKTROCENTAR PETEK d.o.o.</izvorni_sadrzaj>
    <derivirana_varijabla naziv="DomainObject.Predmet.ProtustrankaFormated_1">  ELEKTROCENTAR PETEK d.o.o.</derivirana_varijabla>
  </DomainObject.Predmet.ProtustrankaFormated>
  <DomainObject.Predmet.ProtustrankaFormatedOIB>
    <izvorni_sadrzaj>  ELEKTROCENTAR PETEK d.o.o., OIB 17491977848</izvorni_sadrzaj>
    <derivirana_varijabla naziv="DomainObject.Predmet.ProtustrankaFormatedOIB_1">  ELEKTROCENTAR PETEK d.o.o., OIB 17491977848</derivirana_varijabla>
  </DomainObject.Predmet.ProtustrankaFormatedOIB>
  <DomainObject.Predmet.ProtustrankaFormatedWithAdress>
    <izvorni_sadrzaj> ELEKTROCENTAR PETEK d.o.o., Etanska cesta 8, 10310 Ivanić-Grad</izvorni_sadrzaj>
    <derivirana_varijabla naziv="DomainObject.Predmet.ProtustrankaFormatedWithAdress_1"> ELEKTROCENTAR PETEK d.o.o., Etanska cesta 8, 10310 Ivanić-Grad</derivirana_varijabla>
  </DomainObject.Predmet.ProtustrankaFormatedWithAdress>
  <DomainObject.Predmet.ProtustrankaFormatedWithAdressOIB>
    <izvorni_sadrzaj> ELEKTROCENTAR PETEK d.o.o., OIB 17491977848, Etanska cesta 8, 10310 Ivanić-Grad</izvorni_sadrzaj>
    <derivirana_varijabla naziv="DomainObject.Predmet.ProtustrankaFormatedWithAdressOIB_1"> ELEKTROCENTAR PETEK d.o.o., OIB 17491977848, Etanska cesta 8, 10310 Ivanić-Grad</derivirana_varijabla>
  </DomainObject.Predmet.ProtustrankaFormatedWithAdressOIB>
  <DomainObject.Predmet.ProtustrankaWithAdress>
    <izvorni_sadrzaj>ELEKTROCENTAR PETEK d.o.o. Etanska cesta 8, 10310 Ivanić-Grad</izvorni_sadrzaj>
    <derivirana_varijabla naziv="DomainObject.Predmet.ProtustrankaWithAdress_1">ELEKTROCENTAR PETEK d.o.o. Etanska cesta 8, 10310 Ivanić-Grad</derivirana_varijabla>
  </DomainObject.Predmet.ProtustrankaWithAdress>
  <DomainObject.Predmet.ProtustrankaWithAdressOIB>
    <izvorni_sadrzaj>ELEKTROCENTAR PETEK d.o.o., OIB 17491977848, Etanska cesta 8, 10310 Ivanić-Grad</izvorni_sadrzaj>
    <derivirana_varijabla naziv="DomainObject.Predmet.ProtustrankaWithAdressOIB_1">ELEKTROCENTAR PETEK d.o.o., OIB 17491977848, Etanska cesta 8, 10310 Ivanić-Grad</derivirana_varijabla>
  </DomainObject.Predmet.ProtustrankaWithAdressOIB>
  <DomainObject.Predmet.ProtustrankaNazivFormated>
    <izvorni_sadrzaj>ELEKTROCENTAR PETEK d.o.o.</izvorni_sadrzaj>
    <derivirana_varijabla naziv="DomainObject.Predmet.ProtustrankaNazivFormated_1">ELEKTROCENTAR PETEK d.o.o.</derivirana_varijabla>
  </DomainObject.Predmet.ProtustrankaNazivFormated>
  <DomainObject.Predmet.ProtustrankaNazivFormatedOIB>
    <izvorni_sadrzaj>ELEKTROCENTAR PETEK d.o.o., OIB 17491977848</izvorni_sadrzaj>
    <derivirana_varijabla naziv="DomainObject.Predmet.ProtustrankaNazivFormatedOIB_1">ELEKTROCENTAR PETEK d.o.o., OIB 17491977848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zastupanog po punomoćniku Juraj Blažičko; GradnjaPet-plus društvo s ograničenom odgovornošću za proizvodnju, trgovinu i usluge</izvorni_sadrzaj>
    <derivirana_varijabla naziv="DomainObject.Predmet.StrankaFormated_1">  ELEKTROCENTAR PETEK d.o.o. zastupanog po punomoćniku Juraj Blažičko; GradnjaPet-plus društvo s ograničenom odgovornošću za proizvodnju, trgovinu i usluge</derivirana_varijabla>
  </DomainObject.Predmet.StrankaFormated>
  <DomainObject.Predmet.StrankaFormatedOIB>
    <izvorni_sadrzaj>  ELEKTROCENTAR PETEK d.o.o., OIB 17491977848 zastupanog po punomoćniku Juraj Blažičko; GradnjaPet-plus društvo s ograničenom odgovornošću za proizvodnju, trgovinu i usluge, OIB 45798619199</izvorni_sadrzaj>
    <derivirana_varijabla naziv="DomainObject.Predmet.StrankaFormatedOIB_1">  ELEKTROCENTAR PETEK d.o.o., OIB 17491977848 zastupanog po punomoćniku Juraj Blažičko; GradnjaPet-plus društvo s ograničenom odgovornošću za proizvodnju, trgovinu i usluge, OIB 45798619199</derivirana_varijabla>
  </DomainObject.Predmet.StrankaFormatedOIB>
  <DomainObject.Predmet.StrankaFormatedWithAdress>
    <izvorni_sadrzaj> ELEKTROCENTAR PETEK d.o.o., Etanska cesta 8, 10310 Ivanić-Grad zastupanog po punomoćniku Juraj Blažičko; GradnjaPet-plus društvo s ograničenom odgovornošću za proizvodnju, trgovinu i usluge, Vukovarska ulica 1, 10310 Ivanić-Grad</izvorni_sadrzaj>
    <derivirana_varijabla naziv="DomainObject.Predmet.StrankaFormatedWithAdress_1"> ELEKTROCENTAR PETEK d.o.o., Etanska cesta 8, 10310 Ivanić-Grad zastupanog po punomoćniku Juraj Blažičko; GradnjaPet-plus društvo s ograničenom odgovornošću za proizvodnju, trgovinu i usluge, Vukovarska ulica 1, 10310 Ivanić-Grad</derivirana_varijabla>
  </DomainObject.Predmet.StrankaFormatedWithAdress>
  <DomainObject.Predmet.StrankaFormatedWithAdressOIB>
    <izvorni_sadrzaj> ELEKTROCENTAR PETEK d.o.o., OIB 17491977848, Etanska cesta 8, 10310 Ivanić-Grad zastupanog po punomoćniku Juraj Blažičko; GradnjaPet-plus društvo s ograničenom odgovornošću za proizvodnju, trgovinu i usluge, OIB 45798619199, Vukovarska ulica 1, 10310 Ivanić-Grad</izvorni_sadrzaj>
    <derivirana_varijabla naziv="DomainObject.Predmet.StrankaFormatedWithAdressOIB_1"> ELEKTROCENTAR PETEK d.o.o., OIB 17491977848, Etanska cesta 8, 10310 Ivanić-Grad zastupanog po punomoćniku Juraj Blažičko; GradnjaPet-plus društvo s ograničenom odgovornošću za proizvodnju, trgovinu i usluge, OIB 45798619199, Vukovarska ulica 1, 10310 Ivanić-Grad</derivirana_varijabla>
  </DomainObject.Predmet.StrankaFormatedWithAdressOIB>
  <DomainObject.Predmet.StrankaWithAdress>
    <izvorni_sadrzaj>ELEKTROCENTAR PETEK d.o.o. Etanska cesta 8,10310 Ivanić-Grad,GradnjaPet-plus društvo s ograničenom odgovornošću za proizvodnju, trgovinu i usluge Vukovarska ulica 1,10310 Ivanić-Grad</izvorni_sadrzaj>
    <derivirana_varijabla naziv="DomainObject.Predmet.StrankaWithAdress_1">ELEKTROCENTAR PETEK d.o.o. Etanska cesta 8,10310 Ivanić-Grad,GradnjaPet-plus društvo s ograničenom odgovornošću za proizvodnju, trgovinu i usluge Vukovarska ulica 1,10310 Ivanić-Grad</derivirana_varijabla>
  </DomainObject.Predmet.StrankaWithAdress>
  <DomainObject.Predmet.StrankaWithAdressOIB>
    <izvorni_sadrzaj>ELEKTROCENTAR PETEK d.o.o., OIB 17491977848, Etanska cesta 8,10310 Ivanić-Grad,GradnjaPet-plus društvo s ograničenom odgovornošću za proizvodnju, trgovinu i usluge, OIB 45798619199, Vukovarska ulica 1,10310 Ivanić-Grad</izvorni_sadrzaj>
    <derivirana_varijabla naziv="DomainObject.Predmet.StrankaWithAdressOIB_1">ELEKTROCENTAR PETEK d.o.o., OIB 17491977848, Etanska cesta 8,10310 Ivanić-Grad,GradnjaPet-plus društvo s ograničenom odgovornošću za proizvodnju, trgovinu i usluge, OIB 45798619199, Vukovarska ulica 1,10310 Ivanić-Grad</derivirana_varijabla>
  </DomainObject.Predmet.StrankaWithAdressOIB>
  <DomainObject.Predmet.StrankaNazivFormated>
    <izvorni_sadrzaj>ELEKTROCENTAR PETEK d.o.o.,GradnjaPet-plus društvo s ograničenom odgovornošću za proizvodnju, trgovinu i usluge</izvorni_sadrzaj>
    <derivirana_varijabla naziv="DomainObject.Predmet.StrankaNazivFormated_1">ELEKTROCENTAR PETEK d.o.o.,GradnjaPet-plus društvo s ograničenom odgovornošću za proizvodnju, trgovinu i usluge</derivirana_varijabla>
  </DomainObject.Predmet.StrankaNazivFormated>
  <DomainObject.Predmet.StrankaNazivFormatedOIB>
    <izvorni_sadrzaj>ELEKTROCENTAR PETEK d.o.o., OIB 17491977848,GradnjaPet-plus društvo s ograničenom odgovornošću za proizvodnju, trgovinu i usluge, OIB 45798619199</izvorni_sadrzaj>
    <derivirana_varijabla naziv="DomainObject.Predmet.StrankaNazivFormatedOIB_1">ELEKTROCENTAR PETEK d.o.o., OIB 17491977848,GradnjaPet-plus društvo s ograničenom odgovornošću za proizvodnju, trgovinu i usluge, OIB 45798619199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ELEKTROCENTAR PETEK d.o.o. zastupanog po punomoćniku Juraj Blažičko</item>
      <item>GradnjaPet-plus društvo s ograničenom odgovornošću za proizvodnju, trgovinu i usluge</item>
    </izvorni_sadrzaj>
    <derivirana_varijabla naziv="DomainObject.Predmet.StrankaListFormated_1">
      <item>ELEKTROCENTAR PETEK d.o.o. zastupanog po punomoćniku Juraj Blažičko</item>
      <item>GradnjaPet-plus društvo s ograničenom odgovornošću za proizvodnju, trgovinu i usluge</item>
    </derivirana_varijabla>
  </DomainObject.Predmet.StrankaListFormated>
  <DomainObject.Predmet.StrankaListFormatedOIB>
    <izvorni_sadrzaj>
      <item>ELEKTROCENTAR PETEK d.o.o., OIB 17491977848 zastupanog po punomoćniku Juraj Blažičko</item>
      <item>GradnjaPet-plus društvo s ograničenom odgovornošću za proizvodnju, trgovinu i usluge, OIB 45798619199</item>
    </izvorni_sadrzaj>
    <derivirana_varijabla naziv="DomainObject.Predmet.StrankaListFormatedOIB_1">
      <item>ELEKTROCENTAR PETEK d.o.o., OIB 17491977848 zastupanog po punomoćniku Juraj Blažičko</item>
      <item>GradnjaPet-plus društvo s ograničenom odgovornošću za proizvodnju, trgovinu i usluge, OIB 45798619199</item>
    </derivirana_varijabla>
  </DomainObject.Predmet.StrankaListFormatedOIB>
  <DomainObject.Predmet.StrankaListFormatedWithAdress>
    <izvorni_sadrzaj>
      <item>ELEKTROCENTAR PETEK d.o.o., Etanska cesta 8, 10310 Ivanić-Grad zastupanog po punomoćniku Juraj Blažičko</item>
      <item>GradnjaPet-plus društvo s ograničenom odgovornošću za proizvodnju, trgovinu i usluge, Vukovarska ulica 1, 10310 Ivanić-Grad</item>
    </izvorni_sadrzaj>
    <derivirana_varijabla naziv="DomainObject.Predmet.StrankaListFormatedWithAdress_1">
      <item>ELEKTROCENTAR PETEK d.o.o., Etanska cesta 8, 10310 Ivanić-Grad zastupanog po punomoćniku Juraj Blažičko</item>
      <item>GradnjaPet-plus društvo s ograničenom odgovornošću za proizvodnju, trgovinu i usluge, Vukovarska ulica 1, 10310 Ivanić-Grad</item>
    </derivirana_varijabla>
  </DomainObject.Predmet.StrankaListFormatedWithAdress>
  <DomainObject.Predmet.StrankaListFormatedWithAdressOIB>
    <izvorni_sadrzaj>
      <item>ELEKTROCENTAR PETEK d.o.o., OIB 17491977848, Etanska cesta 8, 10310 Ivanić-Grad zastupanog po punomoćniku Juraj Blažičko</item>
      <item>GradnjaPet-plus društvo s ograničenom odgovornošću za proizvodnju, trgovinu i usluge, OIB 45798619199, Vukovarska ulica 1, 10310 Ivanić-Grad</item>
    </izvorni_sadrzaj>
    <derivirana_varijabla naziv="DomainObject.Predmet.StrankaListFormatedWithAdressOIB_1">
      <item>ELEKTROCENTAR PETEK d.o.o., OIB 17491977848, Etanska cesta 8, 10310 Ivanić-Grad zastupanog po punomoćniku Juraj Blažičko</item>
      <item>GradnjaPet-plus društvo s ograničenom odgovornošću za proizvodnju, trgovinu i usluge, OIB 45798619199, Vukovarska ulica 1, 10310 Ivanić-Grad</item>
    </derivirana_varijabla>
  </DomainObject.Predmet.StrankaListFormatedWithAdressOIB>
  <DomainObject.Predmet.StrankaListNazivFormated>
    <izvorni_sadrzaj>
      <item>ELEKTROCENTAR PETEK d.o.o.</item>
      <item>GradnjaPet-plus društvo s ograničenom odgovornošću za proizvodnju, trgovinu i usluge</item>
    </izvorni_sadrzaj>
    <derivirana_varijabla naziv="DomainObject.Predmet.StrankaListNazivFormated_1">
      <item>ELEKTROCENTAR PETEK d.o.o.</item>
      <item>GradnjaPet-plus društvo s ograničenom odgovornošću za proizvodnju, trgovinu i usluge</item>
    </derivirana_varijabla>
  </DomainObject.Predmet.StrankaListNazivFormated>
  <DomainObject.Predmet.StrankaListNazivFormatedOIB>
    <izvorni_sadrzaj>
      <item>ELEKTROCENTAR PETEK d.o.o., OIB 17491977848</item>
      <item>GradnjaPet-plus društvo s ograničenom odgovornošću za proizvodnju, trgovinu i usluge, OIB 45798619199</item>
    </izvorni_sadrzaj>
    <derivirana_varijabla naziv="DomainObject.Predmet.StrankaListNazivFormatedOIB_1">
      <item>ELEKTROCENTAR PETEK d.o.o., OIB 17491977848</item>
      <item>GradnjaPet-plus društvo s ograničenom odgovornošću za proizvodnju, trgovinu i usluge, OIB 45798619199</item>
    </derivirana_varijabla>
  </DomainObject.Predmet.StrankaListNazivFormatedOIB>
  <DomainObject.Predmet.ProtuStrankaListFormated>
    <izvorni_sadrzaj>
      <item>ELEKTROCENTAR PETEK d.o.o.</item>
    </izvorni_sadrzaj>
    <derivirana_varijabla naziv="DomainObject.Predmet.ProtuStrankaListFormated_1">
      <item>ELEKTROCENTAR PETEK d.o.o.</item>
    </derivirana_varijabla>
  </DomainObject.Predmet.ProtuStrankaListFormated>
  <DomainObject.Predmet.ProtuStrankaListFormatedOIB>
    <izvorni_sadrzaj>
      <item>ELEKTROCENTAR PETEK d.o.o., OIB 17491977848</item>
    </izvorni_sadrzaj>
    <derivirana_varijabla naziv="DomainObject.Predmet.ProtuStrankaListFormatedOIB_1">
      <item>ELEKTROCENTAR PETEK d.o.o., OIB 17491977848</item>
    </derivirana_varijabla>
  </DomainObject.Predmet.ProtuStrankaListFormatedOIB>
  <DomainObject.Predmet.ProtuStrankaListFormatedWithAdress>
    <izvorni_sadrzaj>
      <item>ELEKTROCENTAR PETEK d.o.o., Etanska cesta 8, 10310 Ivanić-Grad</item>
    </izvorni_sadrzaj>
    <derivirana_varijabla naziv="DomainObject.Predmet.ProtuStrankaListFormatedWithAdress_1">
      <item>ELEKTROCENTAR PETEK d.o.o., Etanska cesta 8, 10310 Ivanić-Grad</item>
    </derivirana_varijabla>
  </DomainObject.Predmet.ProtuStrankaListFormatedWithAdress>
  <DomainObject.Predmet.ProtuStrankaListFormatedWithAdressOIB>
    <izvorni_sadrzaj>
      <item>ELEKTROCENTAR PETEK d.o.o., OIB 17491977848, Etanska cesta 8, 10310 Ivanić-Grad</item>
    </izvorni_sadrzaj>
    <derivirana_varijabla naziv="DomainObject.Predmet.ProtuStrankaListFormatedWithAdressOIB_1">
      <item>ELEKTROCENTAR PETEK d.o.o., OIB 17491977848, Etanska cesta 8, 10310 Ivanić-Grad</item>
    </derivirana_varijabla>
  </DomainObject.Predmet.ProtuStrankaListFormatedWithAdressOIB>
  <DomainObject.Predmet.ProtuStrankaListNazivFormated>
    <izvorni_sadrzaj>
      <item>ELEKTROCENTAR PETEK d.o.o.</item>
    </izvorni_sadrzaj>
    <derivirana_varijabla naziv="DomainObject.Predmet.ProtuStrankaListNazivFormated_1">
      <item>ELEKTROCENTAR PETEK d.o.o.</item>
    </derivirana_varijabla>
  </DomainObject.Predmet.ProtuStrankaListNazivFormated>
  <DomainObject.Predmet.ProtuStrankaListNazivFormatedOIB>
    <izvorni_sadrzaj>
      <item>ELEKTROCENTAR PETEK d.o.o., OIB 17491977848</item>
    </izvorni_sadrzaj>
    <derivirana_varijabla naziv="DomainObject.Predmet.ProtuStrankaListNazivFormatedOIB_1">
      <item>ELEKTROCENTAR PETEK d.o.o., OIB 17491977848</item>
    </derivirana_varijabla>
  </DomainObject.Predmet.ProtuStrankaListNazivFormatedOIB>
  <DomainObject.Predmet.OstaliListFormated>
    <izvorni_sadrzaj>
      <item>Juraj Blažičko punomoćnik sudionika u postupku ELEKTROCENTAR PETEK d.o.o.</item>
    </izvorni_sadrzaj>
    <derivirana_varijabla naziv="DomainObject.Predmet.OstaliListFormated_1">
      <item>Juraj Blažičko punomoćnik sudionika u postupku ELEKTROCENTAR PETEK d.o.o.</item>
    </derivirana_varijabla>
  </DomainObject.Predmet.OstaliListFormated>
  <DomainObject.Predmet.OstaliListFormatedOIB>
    <izvorni_sadrzaj>
      <item>Juraj Blažičko, OIB 50076496723 punomoćnik sudionika u postupku ELEKTROCENTAR PETEK d.o.o.</item>
    </izvorni_sadrzaj>
    <derivirana_varijabla naziv="DomainObject.Predmet.OstaliListFormatedOIB_1">
      <item>Juraj Blažičko, OIB 50076496723 punomoćnik sudionika u postupku ELEKTROCENTAR PETEK d.o.o.</item>
    </derivirana_varijabla>
  </DomainObject.Predmet.OstaliListFormatedOIB>
  <DomainObject.Predmet.OstaliListFormatedWithAdress>
    <izvorni_sadrzaj>
      <item>Juraj Blažičko, Masarykova ulica 10, 10000 Zagreb punomoćnik sudionika u postupku ELEKTROCENTAR PETEK d.o.o.</item>
    </izvorni_sadrzaj>
    <derivirana_varijabla naziv="DomainObject.Predmet.OstaliListFormatedWithAdress_1">
      <item>Juraj Blažičko, Masarykova ulica 10, 10000 Zagreb punomoćnik sudionika u postupku ELEKTROCENTAR PETEK d.o.o.</item>
    </derivirana_varijabla>
  </DomainObject.Predmet.OstaliListFormatedWithAdress>
  <DomainObject.Predmet.OstaliListFormatedWithAdressOIB>
    <izvorni_sadrzaj>
      <item>Juraj Blažičko, OIB 50076496723, Masarykova ulica 10, 10000 Zagreb punomoćnik sudionika u postupku ELEKTROCENTAR PETEK d.o.o.</item>
    </izvorni_sadrzaj>
    <derivirana_varijabla naziv="DomainObject.Predmet.OstaliListFormatedWithAdressOIB_1">
      <item>Juraj Blažičko, OIB 50076496723, Masarykova ulica 10, 10000 Zagreb punomoćnik sudionika u postupku ELEKTROCENTAR PETEK d.o.o.</item>
    </derivirana_varijabla>
  </DomainObject.Predmet.OstaliListFormatedWithAdressOIB>
  <DomainObject.Predmet.OstaliListNazivFormated>
    <izvorni_sadrzaj>
      <item>Juraj Blažičko</item>
    </izvorni_sadrzaj>
    <derivirana_varijabla naziv="DomainObject.Predmet.OstaliListNazivFormated_1">
      <item>Juraj Blažičko</item>
    </derivirana_varijabla>
  </DomainObject.Predmet.OstaliListNazivFormated>
  <DomainObject.Predmet.OstaliListNazivFormatedOIB>
    <izvorni_sadrzaj>
      <item>Juraj Blažičko, OIB 50076496723</item>
    </izvorni_sadrzaj>
    <derivirana_varijabla naziv="DomainObject.Predmet.OstaliListNazivFormatedOIB_1">
      <item>Juraj Blažičko, OIB 50076496723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ožujka 2023.</izvorni_sadrzaj>
    <derivirana_varijabla naziv="DomainObject.Datum_1">28. ožujka 2023.</derivirana_varijabla>
  </DomainObject.Datum>
  <DomainObject.PoslovniBrojDokumenta>
    <izvorni_sadrzaj>St-3077/2022-39</izvorni_sadrzaj>
    <derivirana_varijabla naziv="DomainObject.PoslovniBrojDokumenta_1">St-3077/2022-39</derivirana_varijabla>
  </DomainObject.PoslovniBrojDokumenta>
  <DomainObject.Predmet.StrankaIDrugi>
    <izvorni_sadrzaj>ELEKTROCENTAR PETEK d.o.o. i dr.</izvorni_sadrzaj>
    <derivirana_varijabla naziv="DomainObject.Predmet.StrankaIDrugi_1">ELEKTROCENTAR PETEK d.o.o. i dr.</derivirana_varijabla>
  </DomainObject.Predmet.StrankaIDrugi>
  <DomainObject.Predmet.ProtustrankaIDrugi>
    <izvorni_sadrzaj>ELEKTROCENTAR PETEK d.o.o.</izvorni_sadrzaj>
    <derivirana_varijabla naziv="DomainObject.Predmet.ProtustrankaIDrugi_1">ELEKTROCENTAR PETEK d.o.o.</derivirana_varijabla>
  </DomainObject.Predmet.ProtustrankaIDrugi>
  <DomainObject.Predmet.StrankaIDrugiAdressOIB>
    <izvorni_sadrzaj>ELEKTROCENTAR PETEK d.o.o., OIB 17491977848, Etanska cesta 8, 10310 Ivanić-Grad i dr.</izvorni_sadrzaj>
    <derivirana_varijabla naziv="DomainObject.Predmet.StrankaIDrugiAdressOIB_1">ELEKTROCENTAR PETEK d.o.o., OIB 17491977848, Etanska cesta 8, 10310 Ivanić-Grad i dr.</derivirana_varijabla>
  </DomainObject.Predmet.StrankaIDrugiAdressOIB>
  <DomainObject.Predmet.ProtustrankaIDrugiAdressOIB>
    <izvorni_sadrzaj>ELEKTROCENTAR PETEK d.o.o., OIB 17491977848, Etanska cesta 8, 10310 Ivanić-Grad</izvorni_sadrzaj>
    <derivirana_varijabla naziv="DomainObject.Predmet.ProtustrankaIDrugiAdressOIB_1">ELEKTROCENTAR PETEK d.o.o., OIB 17491977848, Etanska cesta 8,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Blažičko</item>
      <item>ELEKTROCENTAR PETEK d.o.o.</item>
      <item>ELEKTROCENTAR PETEK d.o.o.</item>
      <item>GradnjaPet-plus društvo s ograničenom odgovornošću za proizvodnju, trgovinu i usluge</item>
    </izvorni_sadrzaj>
    <derivirana_varijabla naziv="DomainObject.Predmet.SudioniciListNaziv_1">
      <item>Juraj Blažičko</item>
      <item>ELEKTROCENTAR PETEK d.o.o.</item>
      <item>ELEKTROCENTAR PETEK d.o.o.</item>
      <item>GradnjaPet-plus društvo s ograničenom odgovornošću za proizvodnju, trgovinu i usluge</item>
    </derivirana_varijabla>
  </DomainObject.Predmet.SudioniciListNaziv>
  <DomainObject.Predmet.SudioniciListAdressOIB>
    <izvorni_sadrzaj>
      <item>Juraj Blažičko, OIB 50076496723, Masarykova ulica 10,10000 Zagreb</item>
      <item>ELEKTROCENTAR PETEK d.o.o., OIB 17491977848, Etanska cesta 8,10310 Ivanić-Grad</item>
      <item>ELEKTROCENTAR PETEK d.o.o., OIB 17491977848, Etanska cesta 8,10310 Ivanić-Grad</item>
      <item>GradnjaPet-plus društvo s ograničenom odgovornošću za proizvodnju, trgovinu i usluge, OIB 45798619199, Vukovarska ulica 1,10310 Ivanić-Grad</item>
    </izvorni_sadrzaj>
    <derivirana_varijabla naziv="DomainObject.Predmet.SudioniciListAdressOIB_1">
      <item>Juraj Blažičko, OIB 50076496723, Masarykova ulica 10,10000 Zagreb</item>
      <item>ELEKTROCENTAR PETEK d.o.o., OIB 17491977848, Etanska cesta 8,10310 Ivanić-Grad</item>
      <item>ELEKTROCENTAR PETEK d.o.o., OIB 17491977848, Etanska cesta 8,10310 Ivanić-Grad</item>
      <item>GradnjaPet-plus društvo s ograničenom odgovornošću za proizvodnju, trgovinu i usluge, OIB 45798619199, Vukovarska ulica 1,10310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50076496723</item>
      <item>, OIB 17491977848</item>
      <item>, OIB 17491977848</item>
      <item>, OIB 45798619199</item>
    </izvorni_sadrzaj>
    <derivirana_varijabla naziv="DomainObject.Predmet.SudioniciListNazivOIB_1">
      <item>, OIB 50076496723</item>
      <item>, OIB 17491977848</item>
      <item>, OIB 17491977848</item>
      <item>, OIB 45798619199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studenog 2022.</izvorni_sadrzaj>
    <derivirana_varijabla naziv="DomainObject.Predmet.DatumPocetkaProcesa_1">3.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D0F550-5F92-48CB-8923-777500EE160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48</properties:Pages>
  <properties:Words>11728</properties:Words>
  <properties:Characters>74108</properties:Characters>
  <properties:Lines>7687</properties:Lines>
  <properties:Paragraphs>4444</properties:Paragraphs>
  <properties:TotalTime>176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82821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2023-03-24T12:30:00Z</dcterms:created>
  <dc:creator>Vinka Mihalinčić</dc:creator>
  <dc:description/>
  <cp:keywords/>
  <cp:lastModifiedBy>Vinka Mihalinčić</cp:lastModifiedBy>
  <dcterms:modified xmlns:xsi="http://www.w3.org/2001/XMLSchema-instance" xsi:type="dcterms:W3CDTF">2023-03-28T11:03:00Z</dcterms:modified>
  <cp:revision>101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St-3077/2022-39 / Zapisnik - Ispitno ročište (St-3077-22- Zapisnik - ispitno ročište - predstečajni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48</vt:i4>
  </prop:property>
</prop:Properties>
</file>